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2DBDB"/>
  <w:body>
    <w:p w:rsidR="00AD2E9F" w:rsidRPr="0007670D" w:rsidRDefault="00AD2E9F" w:rsidP="0007670D">
      <w:pPr>
        <w:ind w:left="360"/>
        <w:rPr>
          <w:rFonts w:ascii="Arial Black" w:hAnsi="Arial Black" w:cs="Arial Black"/>
          <w:color w:val="984806"/>
          <w:sz w:val="40"/>
          <w:szCs w:val="40"/>
        </w:rPr>
      </w:pPr>
      <w:r w:rsidRPr="0007670D">
        <w:rPr>
          <w:rFonts w:ascii="Arial Black" w:hAnsi="Arial Black" w:cs="Arial Black"/>
        </w:rPr>
        <w:t xml:space="preserve">           </w:t>
      </w:r>
      <w:r w:rsidRPr="0007670D">
        <w:rPr>
          <w:rFonts w:ascii="Arial Black" w:hAnsi="Arial Black" w:cs="Arial Black"/>
          <w:color w:val="984806"/>
          <w:sz w:val="40"/>
          <w:szCs w:val="40"/>
        </w:rPr>
        <w:t xml:space="preserve">      </w:t>
      </w:r>
      <w:r>
        <w:rPr>
          <w:rFonts w:ascii="Arial Black" w:hAnsi="Arial Black" w:cs="Arial Black"/>
          <w:color w:val="984806"/>
          <w:sz w:val="40"/>
          <w:szCs w:val="40"/>
        </w:rPr>
        <w:t xml:space="preserve">           </w:t>
      </w:r>
      <w:r w:rsidRPr="0007670D">
        <w:rPr>
          <w:rFonts w:ascii="Arial Black" w:hAnsi="Arial Black" w:cs="Arial Black"/>
          <w:color w:val="984806"/>
          <w:sz w:val="40"/>
          <w:szCs w:val="40"/>
        </w:rPr>
        <w:t xml:space="preserve"> </w:t>
      </w:r>
      <w:r w:rsidRPr="0007670D">
        <w:rPr>
          <w:rFonts w:ascii="Arial Black" w:hAnsi="Arial Black" w:cs="Arial Black"/>
          <w:b/>
          <w:bCs/>
          <w:color w:val="984806"/>
          <w:sz w:val="28"/>
          <w:szCs w:val="28"/>
        </w:rPr>
        <w:t>ОБЗ-2015</w:t>
      </w:r>
    </w:p>
    <w:p w:rsidR="00AD2E9F" w:rsidRDefault="00AD2E9F">
      <w:pPr>
        <w:rPr>
          <w:rFonts w:ascii="Arial Black" w:hAnsi="Arial Black" w:cs="Arial Black"/>
          <w:color w:val="984806"/>
          <w:sz w:val="40"/>
          <w:szCs w:val="40"/>
        </w:rPr>
      </w:pPr>
    </w:p>
    <w:p w:rsidR="00AD2E9F" w:rsidRDefault="00AD2E9F">
      <w:pPr>
        <w:rPr>
          <w:rFonts w:ascii="Arial Black" w:hAnsi="Arial Black" w:cs="Arial Black"/>
          <w:color w:val="984806"/>
          <w:sz w:val="40"/>
          <w:szCs w:val="40"/>
        </w:rPr>
      </w:pPr>
    </w:p>
    <w:p w:rsidR="00AD2E9F" w:rsidRDefault="00AD2E9F">
      <w:pPr>
        <w:rPr>
          <w:rFonts w:ascii="Arial Black" w:hAnsi="Arial Black" w:cs="Arial Black"/>
          <w:color w:val="984806"/>
          <w:sz w:val="40"/>
          <w:szCs w:val="40"/>
        </w:rPr>
      </w:pPr>
      <w:r>
        <w:rPr>
          <w:rFonts w:ascii="Arial Black" w:hAnsi="Arial Black" w:cs="Arial Black"/>
          <w:color w:val="984806"/>
          <w:sz w:val="40"/>
          <w:szCs w:val="40"/>
        </w:rPr>
        <w:t xml:space="preserve">                       </w:t>
      </w:r>
      <w:r w:rsidRPr="0007670D">
        <w:rPr>
          <w:rFonts w:ascii="Arial Black" w:hAnsi="Arial Black" w:cs="Arial Black"/>
          <w:color w:val="984806"/>
          <w:sz w:val="40"/>
          <w:szCs w:val="40"/>
        </w:rPr>
        <w:t xml:space="preserve">Сборник </w:t>
      </w:r>
    </w:p>
    <w:p w:rsidR="00AD2E9F" w:rsidRPr="0007670D" w:rsidRDefault="00AD2E9F">
      <w:pPr>
        <w:rPr>
          <w:rFonts w:ascii="Arial Black" w:hAnsi="Arial Black" w:cs="Arial Black"/>
          <w:color w:val="984806"/>
          <w:sz w:val="40"/>
          <w:szCs w:val="40"/>
        </w:rPr>
      </w:pPr>
      <w:r>
        <w:rPr>
          <w:rFonts w:ascii="Arial Black" w:hAnsi="Arial Black" w:cs="Arial Black"/>
          <w:color w:val="984806"/>
          <w:sz w:val="40"/>
          <w:szCs w:val="40"/>
        </w:rPr>
        <w:t xml:space="preserve">            </w:t>
      </w:r>
      <w:r w:rsidRPr="0007670D">
        <w:rPr>
          <w:rFonts w:ascii="Arial Black" w:hAnsi="Arial Black" w:cs="Arial Black"/>
          <w:color w:val="984806"/>
          <w:sz w:val="40"/>
          <w:szCs w:val="40"/>
        </w:rPr>
        <w:t>сочинений учащихся</w:t>
      </w:r>
    </w:p>
    <w:p w:rsidR="00AD2E9F" w:rsidRDefault="00AD2E9F"/>
    <w:p w:rsidR="00AD2E9F" w:rsidRDefault="00AD2E9F"/>
    <w:p w:rsidR="00AD2E9F" w:rsidRDefault="00AD2E9F"/>
    <w:p w:rsidR="00AD2E9F" w:rsidRDefault="00AD2E9F" w:rsidP="00E50663">
      <w:pPr>
        <w:pStyle w:val="Title"/>
        <w:rPr>
          <w:rFonts w:ascii="Times New Roman" w:hAnsi="Times New Roman" w:cs="Times New Roman"/>
          <w:b/>
          <w:bCs/>
          <w:color w:val="984806"/>
          <w:sz w:val="36"/>
          <w:szCs w:val="36"/>
        </w:rPr>
      </w:pPr>
      <w:r w:rsidRPr="0007670D">
        <w:rPr>
          <w:rFonts w:ascii="Times New Roman" w:hAnsi="Times New Roman" w:cs="Times New Roman"/>
          <w:b/>
          <w:bCs/>
          <w:color w:val="984806"/>
          <w:sz w:val="36"/>
          <w:szCs w:val="36"/>
        </w:rPr>
        <w:t xml:space="preserve">В книжку входят тексты для  выполнения </w:t>
      </w:r>
    </w:p>
    <w:p w:rsidR="00AD2E9F" w:rsidRPr="0007670D" w:rsidRDefault="00AD2E9F" w:rsidP="00E50663">
      <w:pPr>
        <w:pStyle w:val="Title"/>
        <w:rPr>
          <w:rFonts w:ascii="Times New Roman" w:hAnsi="Times New Roman" w:cs="Times New Roman"/>
          <w:b/>
          <w:bCs/>
          <w:color w:val="984806"/>
          <w:sz w:val="40"/>
          <w:szCs w:val="40"/>
        </w:rPr>
      </w:pPr>
      <w:r w:rsidRPr="0007670D">
        <w:rPr>
          <w:rFonts w:ascii="Times New Roman" w:hAnsi="Times New Roman" w:cs="Times New Roman"/>
          <w:b/>
          <w:bCs/>
          <w:color w:val="984806"/>
          <w:sz w:val="36"/>
          <w:szCs w:val="36"/>
        </w:rPr>
        <w:t>заданий 15.2  -  15.3, выбранные из различных источников, включённых в Открытые материалы ФИПИ, и сочинения</w:t>
      </w:r>
      <w:r w:rsidRPr="0007670D">
        <w:rPr>
          <w:rFonts w:ascii="Times New Roman" w:hAnsi="Times New Roman" w:cs="Times New Roman"/>
          <w:b/>
          <w:bCs/>
          <w:color w:val="984806"/>
          <w:sz w:val="40"/>
          <w:szCs w:val="40"/>
        </w:rPr>
        <w:t xml:space="preserve">, </w:t>
      </w:r>
      <w:r w:rsidRPr="0007670D">
        <w:rPr>
          <w:rFonts w:ascii="Times New Roman" w:hAnsi="Times New Roman" w:cs="Times New Roman"/>
          <w:b/>
          <w:bCs/>
          <w:color w:val="984806"/>
          <w:sz w:val="36"/>
          <w:szCs w:val="36"/>
        </w:rPr>
        <w:t>написанные учащимися 9-А класса</w:t>
      </w:r>
      <w:r w:rsidRPr="0007670D">
        <w:rPr>
          <w:rFonts w:ascii="Times New Roman" w:hAnsi="Times New Roman" w:cs="Times New Roman"/>
          <w:b/>
          <w:bCs/>
          <w:color w:val="984806"/>
          <w:sz w:val="40"/>
          <w:szCs w:val="40"/>
        </w:rPr>
        <w:t xml:space="preserve"> в ходе подготовки к экзамену. </w:t>
      </w:r>
    </w:p>
    <w:p w:rsidR="00AD2E9F" w:rsidRDefault="00AD2E9F"/>
    <w:p w:rsidR="00AD2E9F" w:rsidRDefault="00AD2E9F"/>
    <w:p w:rsidR="00AD2E9F" w:rsidRDefault="00AD2E9F"/>
    <w:p w:rsidR="00AD2E9F" w:rsidRDefault="00AD2E9F"/>
    <w:p w:rsidR="00AD2E9F" w:rsidRDefault="00AD2E9F"/>
    <w:p w:rsidR="00AD2E9F" w:rsidRDefault="00AD2E9F"/>
    <w:p w:rsidR="00AD2E9F" w:rsidRDefault="00AD2E9F" w:rsidP="00E50663">
      <w:pPr>
        <w:pStyle w:val="Heading3"/>
        <w:rPr>
          <w:rFonts w:cs="Times New Roman"/>
          <w:color w:val="984806"/>
          <w:sz w:val="28"/>
          <w:szCs w:val="28"/>
        </w:rPr>
      </w:pPr>
      <w:r w:rsidRPr="0096400A">
        <w:rPr>
          <w:color w:val="984806"/>
          <w:sz w:val="28"/>
          <w:szCs w:val="28"/>
        </w:rPr>
        <w:t xml:space="preserve">                                  Мищенко С.Н. </w:t>
      </w:r>
      <w:r>
        <w:rPr>
          <w:color w:val="984806"/>
          <w:sz w:val="28"/>
          <w:szCs w:val="28"/>
        </w:rPr>
        <w:t xml:space="preserve">   </w:t>
      </w:r>
      <w:r w:rsidRPr="0096400A">
        <w:rPr>
          <w:color w:val="984806"/>
          <w:sz w:val="28"/>
          <w:szCs w:val="28"/>
        </w:rPr>
        <w:t xml:space="preserve"> Карелия. Суоярви. </w:t>
      </w:r>
    </w:p>
    <w:p w:rsidR="00AD2E9F" w:rsidRDefault="00AD2E9F" w:rsidP="00E50663">
      <w:pPr>
        <w:pStyle w:val="Heading3"/>
        <w:rPr>
          <w:rFonts w:cs="Times New Roman"/>
          <w:color w:val="984806"/>
          <w:sz w:val="28"/>
          <w:szCs w:val="28"/>
        </w:rPr>
      </w:pPr>
      <w:r>
        <w:rPr>
          <w:color w:val="984806"/>
          <w:sz w:val="28"/>
          <w:szCs w:val="28"/>
        </w:rPr>
        <w:t xml:space="preserve">                                      </w:t>
      </w:r>
      <w:r w:rsidRPr="0096400A">
        <w:rPr>
          <w:color w:val="984806"/>
          <w:sz w:val="28"/>
          <w:szCs w:val="28"/>
        </w:rPr>
        <w:t>МОУ Суоярвская средняя школа.</w:t>
      </w:r>
    </w:p>
    <w:p w:rsidR="00AD2E9F" w:rsidRPr="0007670D" w:rsidRDefault="00AD2E9F" w:rsidP="0007670D"/>
    <w:p w:rsidR="00AD2E9F" w:rsidRPr="0007670D" w:rsidRDefault="00AD2E9F" w:rsidP="00E50663">
      <w:pPr>
        <w:rPr>
          <w:b/>
          <w:bCs/>
          <w:color w:val="984806"/>
          <w:sz w:val="32"/>
          <w:szCs w:val="32"/>
        </w:rPr>
      </w:pPr>
      <w:r w:rsidRPr="0007670D">
        <w:rPr>
          <w:sz w:val="32"/>
          <w:szCs w:val="32"/>
        </w:rPr>
        <w:t xml:space="preserve">                                                      </w:t>
      </w:r>
      <w:r w:rsidRPr="0007670D">
        <w:rPr>
          <w:b/>
          <w:bCs/>
          <w:color w:val="984806"/>
          <w:sz w:val="32"/>
          <w:szCs w:val="32"/>
        </w:rPr>
        <w:t>2015</w:t>
      </w:r>
    </w:p>
    <w:p w:rsidR="00AD2E9F" w:rsidRDefault="00AD2E9F"/>
    <w:p w:rsidR="00AD2E9F" w:rsidRPr="003363E4" w:rsidRDefault="00AD2E9F" w:rsidP="00E50663">
      <w:pPr>
        <w:pStyle w:val="Heading4"/>
        <w:rPr>
          <w:b w:val="0"/>
          <w:bCs w:val="0"/>
          <w:color w:val="984806"/>
          <w:sz w:val="28"/>
          <w:szCs w:val="28"/>
        </w:rPr>
      </w:pPr>
      <w:r>
        <w:rPr>
          <w:rStyle w:val="FontStyle143"/>
          <w:color w:val="984806"/>
        </w:rPr>
        <w:t xml:space="preserve">                                        </w:t>
      </w:r>
      <w:r w:rsidRPr="003363E4">
        <w:rPr>
          <w:rStyle w:val="FontStyle143"/>
          <w:b/>
          <w:bCs/>
          <w:color w:val="984806"/>
        </w:rPr>
        <w:t>Содержание</w:t>
      </w:r>
      <w:r w:rsidRPr="003363E4">
        <w:rPr>
          <w:b w:val="0"/>
          <w:bCs w:val="0"/>
          <w:color w:val="984806"/>
          <w:sz w:val="28"/>
          <w:szCs w:val="28"/>
        </w:rPr>
        <w:t xml:space="preserve">                  </w:t>
      </w:r>
    </w:p>
    <w:p w:rsidR="00AD2E9F" w:rsidRPr="009967C2" w:rsidRDefault="00AD2E9F" w:rsidP="00E50663">
      <w:pPr>
        <w:pStyle w:val="Heading2"/>
        <w:rPr>
          <w:color w:val="984806"/>
        </w:rPr>
      </w:pPr>
      <w:r w:rsidRPr="009967C2">
        <w:rPr>
          <w:color w:val="984806"/>
        </w:rPr>
        <w:t xml:space="preserve">ОГЭ 2015 Типовые экзаменационные варианты. Под редакцией </w:t>
      </w:r>
      <w:r>
        <w:rPr>
          <w:color w:val="984806"/>
        </w:rPr>
        <w:t xml:space="preserve">И.П. </w:t>
      </w:r>
      <w:r w:rsidRPr="009967C2">
        <w:rPr>
          <w:color w:val="984806"/>
        </w:rPr>
        <w:t xml:space="preserve">Цыбулько.                               </w:t>
      </w:r>
    </w:p>
    <w:p w:rsidR="00AD2E9F" w:rsidRPr="00B858B3" w:rsidRDefault="00AD2E9F" w:rsidP="00E50663">
      <w:pPr>
        <w:pStyle w:val="NoSpacing"/>
        <w:rPr>
          <w:rFonts w:cs="Times New Roman"/>
          <w:sz w:val="24"/>
          <w:szCs w:val="24"/>
        </w:rPr>
      </w:pP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ВАРИАНТ №2. </w:t>
      </w:r>
      <w:r w:rsidRPr="00B858B3">
        <w:rPr>
          <w:rStyle w:val="FontStyle142"/>
          <w:rFonts w:ascii="Times New Roman" w:hAnsi="Times New Roman" w:cs="Times New Roman"/>
          <w:sz w:val="24"/>
          <w:szCs w:val="24"/>
        </w:rPr>
        <w:t>Что такое дружба?</w:t>
      </w:r>
      <w:r>
        <w:rPr>
          <w:rStyle w:val="FontStyle142"/>
          <w:rFonts w:ascii="Times New Roman" w:hAnsi="Times New Roman" w:cs="Times New Roman"/>
          <w:sz w:val="24"/>
          <w:szCs w:val="24"/>
        </w:rPr>
        <w:t xml:space="preserve">                 .....................................................       2 - 5</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ВАРИАНТ 3      </w:t>
      </w:r>
      <w:r w:rsidRPr="00B858B3">
        <w:rPr>
          <w:rStyle w:val="FontStyle142"/>
          <w:rFonts w:ascii="Times New Roman" w:hAnsi="Times New Roman" w:cs="Times New Roman"/>
          <w:sz w:val="24"/>
          <w:szCs w:val="24"/>
        </w:rPr>
        <w:t>Что такое дружба?</w:t>
      </w:r>
      <w:r>
        <w:rPr>
          <w:rStyle w:val="FontStyle142"/>
          <w:rFonts w:ascii="Times New Roman" w:hAnsi="Times New Roman" w:cs="Times New Roman"/>
          <w:sz w:val="24"/>
          <w:szCs w:val="24"/>
        </w:rPr>
        <w:t xml:space="preserve">                ……………………………………     7 -10</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Вариант №5. </w:t>
      </w:r>
      <w:r>
        <w:rPr>
          <w:rFonts w:ascii="Times New Roman" w:hAnsi="Times New Roman" w:cs="Times New Roman"/>
          <w:sz w:val="24"/>
          <w:szCs w:val="24"/>
        </w:rPr>
        <w:t xml:space="preserve">     </w:t>
      </w:r>
      <w:r w:rsidRPr="00B858B3">
        <w:rPr>
          <w:rStyle w:val="FontStyle142"/>
          <w:rFonts w:ascii="Times New Roman" w:hAnsi="Times New Roman" w:cs="Times New Roman"/>
          <w:sz w:val="24"/>
          <w:szCs w:val="24"/>
        </w:rPr>
        <w:t>Что такое добро</w:t>
      </w:r>
      <w:r>
        <w:rPr>
          <w:rStyle w:val="FontStyle142"/>
          <w:rFonts w:ascii="Times New Roman" w:hAnsi="Times New Roman" w:cs="Times New Roman"/>
          <w:sz w:val="24"/>
          <w:szCs w:val="24"/>
        </w:rPr>
        <w:t xml:space="preserve">                     ……………………………………    10 - 11</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ВАРИАНТ 7    </w:t>
      </w:r>
      <w:r>
        <w:rPr>
          <w:rFonts w:ascii="Times New Roman" w:hAnsi="Times New Roman" w:cs="Times New Roman"/>
          <w:sz w:val="24"/>
          <w:szCs w:val="24"/>
        </w:rPr>
        <w:t xml:space="preserve">  </w:t>
      </w:r>
      <w:r w:rsidRPr="00B858B3">
        <w:rPr>
          <w:rStyle w:val="FontStyle142"/>
          <w:rFonts w:ascii="Times New Roman" w:hAnsi="Times New Roman" w:cs="Times New Roman"/>
          <w:sz w:val="24"/>
          <w:szCs w:val="24"/>
        </w:rPr>
        <w:t>Что такое добро</w:t>
      </w:r>
      <w:r>
        <w:rPr>
          <w:rStyle w:val="FontStyle142"/>
          <w:rFonts w:ascii="Times New Roman" w:hAnsi="Times New Roman" w:cs="Times New Roman"/>
          <w:sz w:val="24"/>
          <w:szCs w:val="24"/>
        </w:rPr>
        <w:t xml:space="preserve">                     …………………………………….   12 - 18</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ВАРИАНТ8     </w:t>
      </w:r>
      <w:r>
        <w:rPr>
          <w:rFonts w:ascii="Times New Roman" w:hAnsi="Times New Roman" w:cs="Times New Roman"/>
          <w:sz w:val="24"/>
          <w:szCs w:val="24"/>
        </w:rPr>
        <w:t xml:space="preserve">  </w:t>
      </w:r>
      <w:r w:rsidRPr="00B858B3">
        <w:rPr>
          <w:rStyle w:val="FontStyle142"/>
          <w:rFonts w:ascii="Times New Roman" w:hAnsi="Times New Roman" w:cs="Times New Roman"/>
          <w:sz w:val="24"/>
          <w:szCs w:val="24"/>
        </w:rPr>
        <w:t>Что такое добро</w:t>
      </w:r>
      <w:r>
        <w:rPr>
          <w:rStyle w:val="FontStyle142"/>
          <w:rFonts w:ascii="Times New Roman" w:hAnsi="Times New Roman" w:cs="Times New Roman"/>
          <w:sz w:val="24"/>
          <w:szCs w:val="24"/>
        </w:rPr>
        <w:t xml:space="preserve">                     ……………………………………    19 -22</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ВАРИАНТ  9    </w:t>
      </w:r>
      <w:r>
        <w:rPr>
          <w:rFonts w:ascii="Times New Roman" w:hAnsi="Times New Roman" w:cs="Times New Roman"/>
          <w:sz w:val="24"/>
          <w:szCs w:val="24"/>
        </w:rPr>
        <w:t xml:space="preserve"> </w:t>
      </w:r>
      <w:r w:rsidRPr="00B858B3">
        <w:rPr>
          <w:rStyle w:val="FontStyle142"/>
          <w:rFonts w:ascii="Times New Roman" w:hAnsi="Times New Roman" w:cs="Times New Roman"/>
          <w:sz w:val="24"/>
          <w:szCs w:val="24"/>
        </w:rPr>
        <w:t>Что такое человечность</w:t>
      </w:r>
      <w:r w:rsidRPr="00B858B3">
        <w:rPr>
          <w:rFonts w:ascii="Times New Roman" w:hAnsi="Times New Roman" w:cs="Times New Roman"/>
          <w:sz w:val="24"/>
          <w:szCs w:val="24"/>
        </w:rPr>
        <w:t xml:space="preserve">        </w:t>
      </w:r>
      <w:r>
        <w:rPr>
          <w:rFonts w:ascii="Times New Roman" w:hAnsi="Times New Roman" w:cs="Times New Roman"/>
          <w:sz w:val="24"/>
          <w:szCs w:val="24"/>
        </w:rPr>
        <w:t>……………………………………     23 -26</w:t>
      </w:r>
      <w:r w:rsidRPr="00B858B3">
        <w:rPr>
          <w:rFonts w:ascii="Times New Roman" w:hAnsi="Times New Roman" w:cs="Times New Roman"/>
          <w:sz w:val="24"/>
          <w:szCs w:val="24"/>
        </w:rPr>
        <w:t xml:space="preserve">      </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ВАРИАНТ10   </w:t>
      </w:r>
      <w:r>
        <w:rPr>
          <w:rFonts w:ascii="Times New Roman" w:hAnsi="Times New Roman" w:cs="Times New Roman"/>
          <w:sz w:val="24"/>
          <w:szCs w:val="24"/>
        </w:rPr>
        <w:t xml:space="preserve">  </w:t>
      </w:r>
      <w:r w:rsidRPr="00B858B3">
        <w:rPr>
          <w:rStyle w:val="FontStyle142"/>
          <w:rFonts w:ascii="Times New Roman" w:hAnsi="Times New Roman" w:cs="Times New Roman"/>
          <w:sz w:val="24"/>
          <w:szCs w:val="24"/>
        </w:rPr>
        <w:t>Что такое человечность</w:t>
      </w:r>
      <w:r>
        <w:rPr>
          <w:rStyle w:val="FontStyle142"/>
          <w:rFonts w:ascii="Times New Roman" w:hAnsi="Times New Roman" w:cs="Times New Roman"/>
          <w:sz w:val="24"/>
          <w:szCs w:val="24"/>
        </w:rPr>
        <w:t xml:space="preserve">        …………………………………….    26 - 28</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ВАРИАНТ 11   </w:t>
      </w:r>
      <w:r>
        <w:rPr>
          <w:rFonts w:ascii="Times New Roman" w:hAnsi="Times New Roman" w:cs="Times New Roman"/>
          <w:sz w:val="24"/>
          <w:szCs w:val="24"/>
        </w:rPr>
        <w:t xml:space="preserve"> </w:t>
      </w:r>
      <w:r w:rsidRPr="00B858B3">
        <w:rPr>
          <w:rStyle w:val="FontStyle142"/>
          <w:rFonts w:ascii="Times New Roman" w:hAnsi="Times New Roman" w:cs="Times New Roman"/>
          <w:sz w:val="24"/>
          <w:szCs w:val="24"/>
        </w:rPr>
        <w:t>Что такое человечность</w:t>
      </w:r>
      <w:r>
        <w:rPr>
          <w:rStyle w:val="FontStyle142"/>
          <w:rFonts w:ascii="Times New Roman" w:hAnsi="Times New Roman" w:cs="Times New Roman"/>
          <w:sz w:val="24"/>
          <w:szCs w:val="24"/>
        </w:rPr>
        <w:t xml:space="preserve">        …………………………………….    28 -30</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 ВАРИАНТ12   </w:t>
      </w:r>
      <w:r>
        <w:rPr>
          <w:rFonts w:ascii="Times New Roman" w:hAnsi="Times New Roman" w:cs="Times New Roman"/>
          <w:sz w:val="24"/>
          <w:szCs w:val="24"/>
        </w:rPr>
        <w:t xml:space="preserve"> </w:t>
      </w:r>
      <w:r w:rsidRPr="00B858B3">
        <w:rPr>
          <w:rStyle w:val="FontStyle142"/>
          <w:rFonts w:ascii="Times New Roman" w:hAnsi="Times New Roman" w:cs="Times New Roman"/>
          <w:sz w:val="24"/>
          <w:szCs w:val="24"/>
        </w:rPr>
        <w:t>Что такое человечность</w:t>
      </w:r>
      <w:r>
        <w:rPr>
          <w:rStyle w:val="FontStyle142"/>
          <w:rFonts w:ascii="Times New Roman" w:hAnsi="Times New Roman" w:cs="Times New Roman"/>
          <w:sz w:val="24"/>
          <w:szCs w:val="24"/>
        </w:rPr>
        <w:t xml:space="preserve">        ……………………………………     30 -32</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 ВАРИАНТ17  </w:t>
      </w:r>
      <w:r>
        <w:rPr>
          <w:rFonts w:ascii="Times New Roman" w:hAnsi="Times New Roman" w:cs="Times New Roman"/>
          <w:sz w:val="24"/>
          <w:szCs w:val="24"/>
        </w:rPr>
        <w:t xml:space="preserve"> </w:t>
      </w:r>
      <w:r w:rsidRPr="00B858B3">
        <w:rPr>
          <w:rFonts w:ascii="Times New Roman" w:hAnsi="Times New Roman" w:cs="Times New Roman"/>
          <w:sz w:val="24"/>
          <w:szCs w:val="24"/>
        </w:rPr>
        <w:t xml:space="preserve"> </w:t>
      </w:r>
      <w:r w:rsidRPr="00B858B3">
        <w:rPr>
          <w:rStyle w:val="FontStyle142"/>
          <w:rFonts w:ascii="Times New Roman" w:hAnsi="Times New Roman" w:cs="Times New Roman"/>
          <w:sz w:val="24"/>
          <w:szCs w:val="24"/>
        </w:rPr>
        <w:t>Что такое сострадание</w:t>
      </w:r>
      <w:r>
        <w:rPr>
          <w:rStyle w:val="FontStyle142"/>
          <w:rFonts w:ascii="Times New Roman" w:hAnsi="Times New Roman" w:cs="Times New Roman"/>
          <w:sz w:val="24"/>
          <w:szCs w:val="24"/>
        </w:rPr>
        <w:t xml:space="preserve">          ……………………………………     32- 36</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 ВАРИАНТ 22  </w:t>
      </w:r>
      <w:r>
        <w:rPr>
          <w:rFonts w:ascii="Times New Roman" w:hAnsi="Times New Roman" w:cs="Times New Roman"/>
          <w:sz w:val="24"/>
          <w:szCs w:val="24"/>
        </w:rPr>
        <w:t xml:space="preserve"> </w:t>
      </w:r>
      <w:r w:rsidRPr="00B858B3">
        <w:rPr>
          <w:rFonts w:ascii="Times New Roman" w:hAnsi="Times New Roman" w:cs="Times New Roman"/>
          <w:sz w:val="24"/>
          <w:szCs w:val="24"/>
        </w:rPr>
        <w:t>Какого человека можно считать сильным</w:t>
      </w:r>
      <w:r>
        <w:rPr>
          <w:rFonts w:ascii="Times New Roman" w:hAnsi="Times New Roman" w:cs="Times New Roman"/>
          <w:sz w:val="24"/>
          <w:szCs w:val="24"/>
        </w:rPr>
        <w:t xml:space="preserve">    …………………..     36- 37</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 ВАРИАНТ 23 </w:t>
      </w:r>
      <w:r>
        <w:rPr>
          <w:rFonts w:ascii="Times New Roman" w:hAnsi="Times New Roman" w:cs="Times New Roman"/>
          <w:sz w:val="24"/>
          <w:szCs w:val="24"/>
        </w:rPr>
        <w:t xml:space="preserve">  </w:t>
      </w:r>
      <w:r w:rsidRPr="00B858B3">
        <w:rPr>
          <w:rFonts w:ascii="Times New Roman" w:hAnsi="Times New Roman" w:cs="Times New Roman"/>
          <w:sz w:val="24"/>
          <w:szCs w:val="24"/>
        </w:rPr>
        <w:t>Какого человека можно считать сильным</w:t>
      </w:r>
      <w:r>
        <w:rPr>
          <w:rFonts w:ascii="Times New Roman" w:hAnsi="Times New Roman" w:cs="Times New Roman"/>
          <w:sz w:val="24"/>
          <w:szCs w:val="24"/>
        </w:rPr>
        <w:t xml:space="preserve">    …………………...    38 - 40</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 ВАРИАНТ 24 </w:t>
      </w:r>
      <w:r>
        <w:rPr>
          <w:rFonts w:ascii="Times New Roman" w:hAnsi="Times New Roman" w:cs="Times New Roman"/>
          <w:sz w:val="24"/>
          <w:szCs w:val="24"/>
        </w:rPr>
        <w:t xml:space="preserve">  </w:t>
      </w:r>
      <w:r w:rsidRPr="00B858B3">
        <w:rPr>
          <w:rFonts w:ascii="Times New Roman" w:hAnsi="Times New Roman" w:cs="Times New Roman"/>
          <w:sz w:val="24"/>
          <w:szCs w:val="24"/>
        </w:rPr>
        <w:t>Какого человека можно считать сильным</w:t>
      </w:r>
      <w:r>
        <w:rPr>
          <w:rFonts w:ascii="Times New Roman" w:hAnsi="Times New Roman" w:cs="Times New Roman"/>
          <w:sz w:val="24"/>
          <w:szCs w:val="24"/>
        </w:rPr>
        <w:t xml:space="preserve">    ……………………   40 - 43</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 ВАРИАНТ 25  Что такое красота</w:t>
      </w:r>
      <w:r>
        <w:rPr>
          <w:rFonts w:ascii="Times New Roman" w:hAnsi="Times New Roman" w:cs="Times New Roman"/>
          <w:sz w:val="24"/>
          <w:szCs w:val="24"/>
        </w:rPr>
        <w:t xml:space="preserve">                    …………………………………….    44 - 47</w:t>
      </w:r>
    </w:p>
    <w:p w:rsidR="00AD2E9F" w:rsidRPr="00B858B3" w:rsidRDefault="00AD2E9F" w:rsidP="00E50663">
      <w:pPr>
        <w:pStyle w:val="NoSpacing"/>
        <w:rPr>
          <w:rFonts w:ascii="Times New Roman" w:hAnsi="Times New Roman" w:cs="Times New Roman"/>
          <w:sz w:val="24"/>
          <w:szCs w:val="24"/>
        </w:rPr>
      </w:pPr>
      <w:r>
        <w:rPr>
          <w:rFonts w:ascii="Times New Roman" w:hAnsi="Times New Roman" w:cs="Times New Roman"/>
          <w:sz w:val="24"/>
          <w:szCs w:val="24"/>
        </w:rPr>
        <w:t xml:space="preserve"> ВАРИАНТ 27   </w:t>
      </w:r>
      <w:r w:rsidRPr="00B858B3">
        <w:rPr>
          <w:rFonts w:ascii="Times New Roman" w:hAnsi="Times New Roman" w:cs="Times New Roman"/>
          <w:sz w:val="24"/>
          <w:szCs w:val="24"/>
        </w:rPr>
        <w:t xml:space="preserve">Что такое красота                  </w:t>
      </w:r>
      <w:r>
        <w:rPr>
          <w:rFonts w:ascii="Times New Roman" w:hAnsi="Times New Roman" w:cs="Times New Roman"/>
          <w:sz w:val="24"/>
          <w:szCs w:val="24"/>
        </w:rPr>
        <w:t xml:space="preserve"> …………………………………….    47 - 48</w:t>
      </w:r>
      <w:r w:rsidRPr="00B858B3">
        <w:rPr>
          <w:rFonts w:ascii="Times New Roman" w:hAnsi="Times New Roman" w:cs="Times New Roman"/>
          <w:sz w:val="24"/>
          <w:szCs w:val="24"/>
        </w:rPr>
        <w:t xml:space="preserve">                                                        </w:t>
      </w:r>
    </w:p>
    <w:p w:rsidR="00AD2E9F" w:rsidRPr="00B858B3" w:rsidRDefault="00AD2E9F" w:rsidP="00E50663">
      <w:pPr>
        <w:pStyle w:val="NoSpacing"/>
        <w:rPr>
          <w:rFonts w:ascii="Times New Roman" w:hAnsi="Times New Roman" w:cs="Times New Roman"/>
        </w:rPr>
      </w:pPr>
      <w:r>
        <w:rPr>
          <w:rFonts w:ascii="Times New Roman" w:hAnsi="Times New Roman" w:cs="Times New Roman"/>
          <w:sz w:val="24"/>
          <w:szCs w:val="24"/>
        </w:rPr>
        <w:t xml:space="preserve"> ВАРИАНТ33    </w:t>
      </w:r>
      <w:r w:rsidRPr="00B858B3">
        <w:rPr>
          <w:rFonts w:ascii="Times New Roman" w:hAnsi="Times New Roman" w:cs="Times New Roman"/>
          <w:sz w:val="24"/>
          <w:szCs w:val="24"/>
        </w:rPr>
        <w:t>Природа – это…</w:t>
      </w:r>
      <w:r w:rsidRPr="00B858B3">
        <w:rPr>
          <w:rFonts w:ascii="Times New Roman" w:hAnsi="Times New Roman" w:cs="Times New Roman"/>
        </w:rPr>
        <w:t xml:space="preserve">                       </w:t>
      </w:r>
      <w:r>
        <w:rPr>
          <w:rFonts w:ascii="Times New Roman" w:hAnsi="Times New Roman" w:cs="Times New Roman"/>
        </w:rPr>
        <w:t>……………………………………….</w:t>
      </w:r>
      <w:r w:rsidRPr="00B858B3">
        <w:rPr>
          <w:rFonts w:ascii="Times New Roman" w:hAnsi="Times New Roman" w:cs="Times New Roman"/>
        </w:rPr>
        <w:t xml:space="preserve"> </w:t>
      </w:r>
      <w:r>
        <w:rPr>
          <w:rFonts w:ascii="Times New Roman" w:hAnsi="Times New Roman" w:cs="Times New Roman"/>
        </w:rPr>
        <w:t xml:space="preserve">     49 - 52</w:t>
      </w:r>
    </w:p>
    <w:p w:rsidR="00AD2E9F" w:rsidRPr="00B858B3" w:rsidRDefault="00AD2E9F" w:rsidP="00E50663">
      <w:pPr>
        <w:pStyle w:val="NoSpacing"/>
        <w:rPr>
          <w:rFonts w:ascii="Times New Roman" w:hAnsi="Times New Roman" w:cs="Times New Roman"/>
        </w:rPr>
      </w:pPr>
      <w:r w:rsidRPr="00B858B3">
        <w:rPr>
          <w:rFonts w:ascii="Times New Roman" w:hAnsi="Times New Roman" w:cs="Times New Roman"/>
        </w:rPr>
        <w:t xml:space="preserve">                           </w:t>
      </w:r>
    </w:p>
    <w:p w:rsidR="00AD2E9F" w:rsidRPr="009967C2" w:rsidRDefault="00AD2E9F" w:rsidP="00E50663">
      <w:pPr>
        <w:pStyle w:val="Heading2"/>
        <w:rPr>
          <w:rStyle w:val="FontStyle111"/>
          <w:rFonts w:ascii="Times New Roman" w:hAnsi="Times New Roman" w:cs="Times New Roman"/>
          <w:i w:val="0"/>
          <w:iCs w:val="0"/>
          <w:color w:val="984806"/>
          <w:sz w:val="24"/>
          <w:szCs w:val="24"/>
        </w:rPr>
      </w:pPr>
      <w:r w:rsidRPr="009967C2">
        <w:rPr>
          <w:color w:val="984806"/>
        </w:rPr>
        <w:t xml:space="preserve">Открытый банк заданий сайта ФИПИ                                                               </w:t>
      </w:r>
    </w:p>
    <w:p w:rsidR="00AD2E9F" w:rsidRPr="00B858B3" w:rsidRDefault="00AD2E9F" w:rsidP="00E50663">
      <w:pPr>
        <w:pStyle w:val="NoSpacing"/>
        <w:rPr>
          <w:rFonts w:ascii="Times New Roman" w:hAnsi="Times New Roman" w:cs="Times New Roman"/>
          <w:b/>
          <w:bCs/>
          <w:sz w:val="18"/>
          <w:szCs w:val="18"/>
        </w:rPr>
      </w:pPr>
      <w:r w:rsidRPr="00B858B3">
        <w:rPr>
          <w:rFonts w:ascii="Times New Roman" w:hAnsi="Times New Roman" w:cs="Times New Roman"/>
          <w:b/>
          <w:bCs/>
          <w:sz w:val="24"/>
          <w:szCs w:val="24"/>
        </w:rPr>
        <w:t xml:space="preserve">Блок 1 о </w:t>
      </w:r>
      <w:r w:rsidRPr="00B858B3">
        <w:rPr>
          <w:rFonts w:ascii="Times New Roman" w:hAnsi="Times New Roman" w:cs="Times New Roman"/>
          <w:b/>
          <w:bCs/>
          <w:sz w:val="18"/>
          <w:szCs w:val="18"/>
        </w:rPr>
        <w:t>ВНУТРЕННЕМ МИРЕ ЧЕЛОВЕКА</w:t>
      </w:r>
    </w:p>
    <w:p w:rsidR="00AD2E9F" w:rsidRPr="00B858B3" w:rsidRDefault="00AD2E9F" w:rsidP="00E50663">
      <w:pPr>
        <w:pStyle w:val="NoSpacing"/>
        <w:rPr>
          <w:rFonts w:cs="Times New Roman"/>
          <w:sz w:val="24"/>
          <w:szCs w:val="24"/>
        </w:rPr>
      </w:pPr>
      <w:r w:rsidRPr="00B858B3">
        <w:rPr>
          <w:sz w:val="24"/>
          <w:szCs w:val="24"/>
        </w:rPr>
        <w:t xml:space="preserve">ВАРИАНТ №3. </w:t>
      </w:r>
      <w:r>
        <w:rPr>
          <w:sz w:val="24"/>
          <w:szCs w:val="24"/>
        </w:rPr>
        <w:t xml:space="preserve">                                                            ……………………………………………………       53 - 55</w:t>
      </w:r>
    </w:p>
    <w:p w:rsidR="00AD2E9F" w:rsidRPr="00B858B3" w:rsidRDefault="00AD2E9F" w:rsidP="00E50663">
      <w:pPr>
        <w:pStyle w:val="NoSpacing"/>
        <w:rPr>
          <w:rFonts w:cs="Times New Roman"/>
          <w:sz w:val="24"/>
          <w:szCs w:val="24"/>
        </w:rPr>
      </w:pPr>
      <w:r w:rsidRPr="00B858B3">
        <w:rPr>
          <w:sz w:val="24"/>
          <w:szCs w:val="24"/>
        </w:rPr>
        <w:t xml:space="preserve">ВАРИАНТ №4. </w:t>
      </w:r>
      <w:r>
        <w:rPr>
          <w:sz w:val="24"/>
          <w:szCs w:val="24"/>
        </w:rPr>
        <w:t xml:space="preserve">                                                            …………………………………………………….      55 - 56</w:t>
      </w:r>
    </w:p>
    <w:p w:rsidR="00AD2E9F" w:rsidRPr="00B858B3" w:rsidRDefault="00AD2E9F" w:rsidP="00E50663">
      <w:pPr>
        <w:pStyle w:val="NoSpacing"/>
        <w:rPr>
          <w:rFonts w:ascii="Times New Roman" w:hAnsi="Times New Roman" w:cs="Times New Roman"/>
          <w:b/>
          <w:bCs/>
          <w:sz w:val="20"/>
          <w:szCs w:val="20"/>
        </w:rPr>
      </w:pPr>
      <w:r w:rsidRPr="00B858B3">
        <w:rPr>
          <w:sz w:val="24"/>
          <w:szCs w:val="24"/>
        </w:rPr>
        <w:t xml:space="preserve"> </w:t>
      </w:r>
      <w:r w:rsidRPr="00B858B3">
        <w:rPr>
          <w:rFonts w:ascii="Times New Roman" w:hAnsi="Times New Roman" w:cs="Times New Roman"/>
          <w:b/>
          <w:bCs/>
          <w:sz w:val="24"/>
          <w:szCs w:val="24"/>
        </w:rPr>
        <w:t xml:space="preserve">Блок 4   о </w:t>
      </w:r>
      <w:r w:rsidRPr="00B858B3">
        <w:rPr>
          <w:rFonts w:ascii="Times New Roman" w:hAnsi="Times New Roman" w:cs="Times New Roman"/>
          <w:b/>
          <w:bCs/>
          <w:sz w:val="20"/>
          <w:szCs w:val="20"/>
        </w:rPr>
        <w:t>ДРАГОЦЕННЫХ КНИГАХ</w:t>
      </w:r>
    </w:p>
    <w:p w:rsidR="00AD2E9F" w:rsidRPr="00B858B3" w:rsidRDefault="00AD2E9F" w:rsidP="00E50663">
      <w:pPr>
        <w:pStyle w:val="NoSpacing"/>
        <w:rPr>
          <w:rFonts w:cs="Times New Roman"/>
          <w:sz w:val="24"/>
          <w:szCs w:val="24"/>
        </w:rPr>
      </w:pPr>
      <w:r w:rsidRPr="00B858B3">
        <w:rPr>
          <w:sz w:val="24"/>
          <w:szCs w:val="24"/>
        </w:rPr>
        <w:t xml:space="preserve">ВАРИАНТ №3. </w:t>
      </w:r>
      <w:r>
        <w:rPr>
          <w:sz w:val="24"/>
          <w:szCs w:val="24"/>
        </w:rPr>
        <w:t xml:space="preserve">                                                            ……………………………………………………       56 - 57</w:t>
      </w:r>
    </w:p>
    <w:p w:rsidR="00AD2E9F" w:rsidRPr="00B858B3" w:rsidRDefault="00AD2E9F" w:rsidP="00E50663">
      <w:pPr>
        <w:pStyle w:val="NoSpacing"/>
        <w:rPr>
          <w:rFonts w:cs="Times New Roman"/>
          <w:sz w:val="24"/>
          <w:szCs w:val="24"/>
        </w:rPr>
      </w:pPr>
      <w:r w:rsidRPr="00B858B3">
        <w:rPr>
          <w:sz w:val="24"/>
          <w:szCs w:val="24"/>
        </w:rPr>
        <w:t xml:space="preserve">ВАРИАНТ №4. </w:t>
      </w:r>
      <w:r>
        <w:rPr>
          <w:sz w:val="24"/>
          <w:szCs w:val="24"/>
        </w:rPr>
        <w:t xml:space="preserve">                                                            ……………………………………………………..     58 - 60</w:t>
      </w:r>
    </w:p>
    <w:p w:rsidR="00AD2E9F" w:rsidRPr="00D43644" w:rsidRDefault="00AD2E9F" w:rsidP="00E50663">
      <w:pPr>
        <w:pStyle w:val="NoSpacing"/>
        <w:rPr>
          <w:rFonts w:cs="Times New Roman"/>
          <w:b/>
          <w:bCs/>
          <w:sz w:val="24"/>
          <w:szCs w:val="24"/>
        </w:rPr>
      </w:pPr>
      <w:r w:rsidRPr="00D43644">
        <w:rPr>
          <w:b/>
          <w:bCs/>
          <w:sz w:val="24"/>
          <w:szCs w:val="24"/>
        </w:rPr>
        <w:t>Блок 7 о ЛЮБВИ</w:t>
      </w:r>
    </w:p>
    <w:p w:rsidR="00AD2E9F" w:rsidRPr="00B858B3" w:rsidRDefault="00AD2E9F" w:rsidP="00E50663">
      <w:pPr>
        <w:pStyle w:val="NoSpacing"/>
        <w:rPr>
          <w:rFonts w:cs="Times New Roman"/>
          <w:sz w:val="24"/>
          <w:szCs w:val="24"/>
        </w:rPr>
      </w:pPr>
      <w:r w:rsidRPr="00B858B3">
        <w:rPr>
          <w:sz w:val="24"/>
          <w:szCs w:val="24"/>
        </w:rPr>
        <w:t xml:space="preserve">ВАРИАНТ №1. </w:t>
      </w:r>
      <w:r>
        <w:rPr>
          <w:sz w:val="24"/>
          <w:szCs w:val="24"/>
        </w:rPr>
        <w:t xml:space="preserve">                                                            …………………………………………………….      60 -63  </w:t>
      </w:r>
      <w:r w:rsidRPr="00B858B3">
        <w:rPr>
          <w:sz w:val="24"/>
          <w:szCs w:val="24"/>
        </w:rPr>
        <w:t xml:space="preserve">ВАРИАНТ №2. </w:t>
      </w:r>
      <w:r>
        <w:rPr>
          <w:sz w:val="24"/>
          <w:szCs w:val="24"/>
        </w:rPr>
        <w:t xml:space="preserve">                                                            …………………………………………………….      64 - 65                                 </w:t>
      </w:r>
    </w:p>
    <w:p w:rsidR="00AD2E9F" w:rsidRPr="00B858B3" w:rsidRDefault="00AD2E9F" w:rsidP="00E50663">
      <w:pPr>
        <w:pStyle w:val="NoSpacing"/>
        <w:rPr>
          <w:rFonts w:cs="Times New Roman"/>
          <w:sz w:val="24"/>
          <w:szCs w:val="24"/>
        </w:rPr>
      </w:pPr>
      <w:r w:rsidRPr="00B858B3">
        <w:rPr>
          <w:sz w:val="24"/>
          <w:szCs w:val="24"/>
        </w:rPr>
        <w:t xml:space="preserve">ВАРИАНТ №3. </w:t>
      </w:r>
      <w:r>
        <w:rPr>
          <w:sz w:val="24"/>
          <w:szCs w:val="24"/>
        </w:rPr>
        <w:t xml:space="preserve">                                                            ……………………………………………………..     66 - 69</w:t>
      </w:r>
    </w:p>
    <w:p w:rsidR="00AD2E9F" w:rsidRPr="00B858B3" w:rsidRDefault="00AD2E9F" w:rsidP="00E50663">
      <w:pPr>
        <w:pStyle w:val="NoSpacing"/>
        <w:rPr>
          <w:rFonts w:ascii="Times New Roman" w:hAnsi="Times New Roman" w:cs="Times New Roman"/>
          <w:b/>
          <w:bCs/>
          <w:sz w:val="20"/>
          <w:szCs w:val="20"/>
        </w:rPr>
      </w:pPr>
      <w:r w:rsidRPr="00B858B3">
        <w:rPr>
          <w:b/>
          <w:bCs/>
          <w:sz w:val="24"/>
          <w:szCs w:val="24"/>
        </w:rPr>
        <w:t xml:space="preserve">Блок 9  </w:t>
      </w:r>
      <w:r w:rsidRPr="00B858B3">
        <w:rPr>
          <w:rFonts w:ascii="Times New Roman" w:hAnsi="Times New Roman" w:cs="Times New Roman"/>
          <w:b/>
          <w:bCs/>
          <w:sz w:val="24"/>
          <w:szCs w:val="24"/>
        </w:rPr>
        <w:t xml:space="preserve">о </w:t>
      </w:r>
      <w:r w:rsidRPr="00B858B3">
        <w:rPr>
          <w:rFonts w:ascii="Times New Roman" w:hAnsi="Times New Roman" w:cs="Times New Roman"/>
          <w:b/>
          <w:bCs/>
          <w:sz w:val="20"/>
          <w:szCs w:val="20"/>
        </w:rPr>
        <w:t xml:space="preserve">НАСТОЯЩЕМ ИСКУССТВЕ </w:t>
      </w:r>
    </w:p>
    <w:p w:rsidR="00AD2E9F" w:rsidRPr="00B858B3" w:rsidRDefault="00AD2E9F" w:rsidP="00E50663">
      <w:pPr>
        <w:pStyle w:val="NoSpacing"/>
        <w:rPr>
          <w:rFonts w:cs="Times New Roman"/>
          <w:sz w:val="24"/>
          <w:szCs w:val="24"/>
        </w:rPr>
      </w:pPr>
      <w:r w:rsidRPr="00B858B3">
        <w:rPr>
          <w:sz w:val="24"/>
          <w:szCs w:val="24"/>
        </w:rPr>
        <w:t xml:space="preserve">ВАРИАНТ №2. </w:t>
      </w:r>
      <w:r>
        <w:rPr>
          <w:sz w:val="24"/>
          <w:szCs w:val="24"/>
        </w:rPr>
        <w:t xml:space="preserve">                                                             ……………………………………………………    69 -  70</w:t>
      </w:r>
    </w:p>
    <w:p w:rsidR="00AD2E9F" w:rsidRPr="00B858B3" w:rsidRDefault="00AD2E9F" w:rsidP="00E50663">
      <w:pPr>
        <w:pStyle w:val="NoSpacing"/>
        <w:rPr>
          <w:rFonts w:cs="Times New Roman"/>
          <w:sz w:val="24"/>
          <w:szCs w:val="24"/>
        </w:rPr>
      </w:pPr>
      <w:r w:rsidRPr="00B858B3">
        <w:rPr>
          <w:sz w:val="24"/>
          <w:szCs w:val="24"/>
        </w:rPr>
        <w:t xml:space="preserve">ВАРИАНТ №4. </w:t>
      </w:r>
      <w:r>
        <w:rPr>
          <w:sz w:val="24"/>
          <w:szCs w:val="24"/>
        </w:rPr>
        <w:t xml:space="preserve">                                                             ……………………………………………………    71 - 72</w:t>
      </w:r>
    </w:p>
    <w:p w:rsidR="00AD2E9F" w:rsidRPr="009967C2" w:rsidRDefault="00AD2E9F" w:rsidP="00E50663">
      <w:pPr>
        <w:pStyle w:val="Heading1"/>
        <w:rPr>
          <w:color w:val="984806"/>
        </w:rPr>
      </w:pPr>
      <w:r w:rsidRPr="009967C2">
        <w:rPr>
          <w:color w:val="984806"/>
        </w:rPr>
        <w:t xml:space="preserve"> Тексты из других источников. </w:t>
      </w:r>
    </w:p>
    <w:p w:rsidR="00AD2E9F" w:rsidRDefault="00AD2E9F" w:rsidP="00E50663">
      <w:pPr>
        <w:pStyle w:val="NoSpacing"/>
        <w:rPr>
          <w:rFonts w:cs="Times New Roman"/>
        </w:rPr>
      </w:pPr>
    </w:p>
    <w:p w:rsidR="00AD2E9F" w:rsidRPr="00B858B3" w:rsidRDefault="00AD2E9F" w:rsidP="00E50663">
      <w:pPr>
        <w:pStyle w:val="NoSpacing"/>
        <w:rPr>
          <w:rFonts w:ascii="Times New Roman" w:hAnsi="Times New Roman" w:cs="Times New Roman"/>
          <w:sz w:val="24"/>
          <w:szCs w:val="24"/>
        </w:rPr>
      </w:pPr>
      <w:r w:rsidRPr="00B858B3">
        <w:rPr>
          <w:sz w:val="24"/>
          <w:szCs w:val="24"/>
        </w:rPr>
        <w:t>ВАРИАНТ №1.</w:t>
      </w:r>
      <w:r>
        <w:rPr>
          <w:sz w:val="24"/>
          <w:szCs w:val="24"/>
        </w:rPr>
        <w:t xml:space="preserve">   </w:t>
      </w:r>
      <w:r w:rsidRPr="00B858B3">
        <w:rPr>
          <w:sz w:val="24"/>
          <w:szCs w:val="24"/>
        </w:rPr>
        <w:t xml:space="preserve"> </w:t>
      </w:r>
      <w:r w:rsidRPr="00B858B3">
        <w:rPr>
          <w:rFonts w:ascii="Times New Roman" w:hAnsi="Times New Roman" w:cs="Times New Roman"/>
          <w:sz w:val="24"/>
          <w:szCs w:val="24"/>
        </w:rPr>
        <w:t>Кого можно назвать Человеком с большой буквы?</w:t>
      </w:r>
      <w:r>
        <w:rPr>
          <w:rFonts w:ascii="Times New Roman" w:hAnsi="Times New Roman" w:cs="Times New Roman"/>
          <w:sz w:val="24"/>
          <w:szCs w:val="24"/>
        </w:rPr>
        <w:t xml:space="preserve">  ……………   73 -75</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 xml:space="preserve">ВАРИАНТ №2. Каким должен быть учитель </w:t>
      </w:r>
      <w:r>
        <w:rPr>
          <w:rFonts w:ascii="Times New Roman" w:hAnsi="Times New Roman" w:cs="Times New Roman"/>
          <w:sz w:val="24"/>
          <w:szCs w:val="24"/>
        </w:rPr>
        <w:t xml:space="preserve">    …………………………………...  75 - 77</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ВАРИАНТ №3. Что такое память сердца</w:t>
      </w:r>
      <w:r>
        <w:rPr>
          <w:rFonts w:ascii="Times New Roman" w:hAnsi="Times New Roman" w:cs="Times New Roman"/>
          <w:sz w:val="24"/>
          <w:szCs w:val="24"/>
        </w:rPr>
        <w:t xml:space="preserve">           ……………………………………  78 - 80</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ВАРИАНТ №4. Что такое истинный героизм</w:t>
      </w:r>
      <w:r>
        <w:rPr>
          <w:rFonts w:ascii="Times New Roman" w:hAnsi="Times New Roman" w:cs="Times New Roman"/>
          <w:sz w:val="24"/>
          <w:szCs w:val="24"/>
        </w:rPr>
        <w:t xml:space="preserve">    ……………………………………. 81 - 83</w:t>
      </w:r>
    </w:p>
    <w:p w:rsidR="00AD2E9F" w:rsidRPr="00B858B3" w:rsidRDefault="00AD2E9F" w:rsidP="00E50663">
      <w:pPr>
        <w:pStyle w:val="NoSpacing"/>
        <w:rPr>
          <w:rFonts w:ascii="Times New Roman" w:hAnsi="Times New Roman" w:cs="Times New Roman"/>
          <w:sz w:val="24"/>
          <w:szCs w:val="24"/>
        </w:rPr>
      </w:pPr>
      <w:r w:rsidRPr="00B858B3">
        <w:rPr>
          <w:rFonts w:ascii="Times New Roman" w:hAnsi="Times New Roman" w:cs="Times New Roman"/>
          <w:sz w:val="24"/>
          <w:szCs w:val="24"/>
        </w:rPr>
        <w:t>ВАРИАНТ №5. Что такое война</w:t>
      </w:r>
      <w:r>
        <w:rPr>
          <w:rFonts w:ascii="Times New Roman" w:hAnsi="Times New Roman" w:cs="Times New Roman"/>
          <w:sz w:val="24"/>
          <w:szCs w:val="24"/>
        </w:rPr>
        <w:t xml:space="preserve">                          ……………………………………. 83 - 85</w:t>
      </w:r>
    </w:p>
    <w:p w:rsidR="00AD2E9F" w:rsidRDefault="00AD2E9F" w:rsidP="00E50663">
      <w:pPr>
        <w:pStyle w:val="NoSpacing"/>
        <w:rPr>
          <w:rStyle w:val="FontStyle143"/>
          <w:rFonts w:ascii="Times New Roman" w:hAnsi="Times New Roman" w:cs="Times New Roman"/>
          <w:sz w:val="24"/>
          <w:szCs w:val="24"/>
        </w:rPr>
      </w:pPr>
      <w:r w:rsidRPr="00B858B3">
        <w:rPr>
          <w:rStyle w:val="FontStyle143"/>
          <w:rFonts w:ascii="Times New Roman" w:hAnsi="Times New Roman" w:cs="Times New Roman"/>
          <w:sz w:val="24"/>
          <w:szCs w:val="24"/>
        </w:rPr>
        <w:t xml:space="preserve">  </w:t>
      </w:r>
    </w:p>
    <w:p w:rsidR="00AD2E9F" w:rsidRPr="00D43644" w:rsidRDefault="00AD2E9F" w:rsidP="00E50663">
      <w:pPr>
        <w:pStyle w:val="NoSpacing"/>
        <w:rPr>
          <w:rStyle w:val="FontStyle143"/>
          <w:rFonts w:ascii="Times New Roman" w:hAnsi="Times New Roman" w:cs="Times New Roman"/>
          <w:color w:val="984806"/>
          <w:u w:val="single"/>
        </w:rPr>
      </w:pPr>
      <w:r w:rsidRPr="00D43644">
        <w:rPr>
          <w:rStyle w:val="FontStyle143"/>
          <w:rFonts w:ascii="Times New Roman" w:hAnsi="Times New Roman" w:cs="Times New Roman"/>
          <w:color w:val="984806"/>
        </w:rPr>
        <w:t xml:space="preserve">Словарь этических понятий         </w:t>
      </w:r>
      <w:r>
        <w:rPr>
          <w:rStyle w:val="FontStyle143"/>
          <w:rFonts w:ascii="Times New Roman" w:hAnsi="Times New Roman" w:cs="Times New Roman"/>
          <w:color w:val="984806"/>
        </w:rPr>
        <w:t xml:space="preserve">         </w:t>
      </w:r>
      <w:r w:rsidRPr="00D43644">
        <w:rPr>
          <w:rStyle w:val="FontStyle143"/>
          <w:rFonts w:ascii="Times New Roman" w:hAnsi="Times New Roman" w:cs="Times New Roman"/>
          <w:color w:val="auto"/>
        </w:rPr>
        <w:t>………………………………</w:t>
      </w:r>
      <w:r>
        <w:rPr>
          <w:rStyle w:val="FontStyle143"/>
          <w:rFonts w:ascii="Times New Roman" w:hAnsi="Times New Roman" w:cs="Times New Roman"/>
          <w:color w:val="984806"/>
        </w:rPr>
        <w:t xml:space="preserve">  </w:t>
      </w:r>
      <w:r w:rsidRPr="00D43644">
        <w:rPr>
          <w:rStyle w:val="FontStyle143"/>
          <w:rFonts w:ascii="Times New Roman" w:hAnsi="Times New Roman" w:cs="Times New Roman"/>
          <w:b w:val="0"/>
          <w:bCs w:val="0"/>
          <w:sz w:val="24"/>
          <w:szCs w:val="24"/>
        </w:rPr>
        <w:t xml:space="preserve">86      </w:t>
      </w:r>
      <w:r w:rsidRPr="00D43644">
        <w:rPr>
          <w:rStyle w:val="FontStyle143"/>
          <w:rFonts w:ascii="Times New Roman" w:hAnsi="Times New Roman" w:cs="Times New Roman"/>
          <w:color w:val="984806"/>
        </w:rPr>
        <w:t xml:space="preserve">                    </w:t>
      </w:r>
    </w:p>
    <w:p w:rsidR="00AD2E9F" w:rsidRPr="00EF53B3" w:rsidRDefault="00AD2E9F" w:rsidP="00E50663">
      <w:pPr>
        <w:pStyle w:val="NoSpacing"/>
        <w:rPr>
          <w:rStyle w:val="FontStyle143"/>
          <w:rFonts w:ascii="Times New Roman" w:hAnsi="Times New Roman" w:cs="Times New Roman"/>
          <w:sz w:val="24"/>
          <w:szCs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6" type="#_x0000_t75" style="position:absolute;margin-left:0;margin-top:0;width:186.7pt;height:140.15pt;z-index:251650560;visibility:visible;mso-wrap-distance-top:.96pt;mso-wrap-distance-right:9.63pt;mso-wrap-distance-bottom:1.33pt;mso-position-horizontal:left;mso-position-horizontal-relative:margin;mso-position-vertical:top;mso-position-vertical-relative:margin">
            <v:imagedata r:id="rId7" o:title=""/>
            <o:lock v:ext="edit" aspectratio="f"/>
            <w10:wrap type="square" anchorx="margin" anchory="margin"/>
          </v:shape>
        </w:pict>
      </w:r>
      <w:r w:rsidRPr="00EF53B3">
        <w:rPr>
          <w:rStyle w:val="FontStyle143"/>
          <w:rFonts w:ascii="Times New Roman" w:hAnsi="Times New Roman" w:cs="Times New Roman"/>
          <w:sz w:val="24"/>
          <w:szCs w:val="24"/>
        </w:rPr>
        <w:t xml:space="preserve">                                                                       </w:t>
      </w:r>
    </w:p>
    <w:p w:rsidR="00AD2E9F" w:rsidRPr="009967C2" w:rsidRDefault="00AD2E9F" w:rsidP="00E50663">
      <w:pPr>
        <w:pStyle w:val="Heading2"/>
        <w:rPr>
          <w:color w:val="984806"/>
        </w:rPr>
      </w:pPr>
      <w:r w:rsidRPr="009967C2">
        <w:rPr>
          <w:color w:val="984806"/>
        </w:rPr>
        <w:t xml:space="preserve">ОГЭ 2015 Типовые экзаменационные варианты. Под редакцией Цыбулько.                               </w:t>
      </w:r>
    </w:p>
    <w:p w:rsidR="00AD2E9F" w:rsidRPr="009967C2" w:rsidRDefault="00AD2E9F" w:rsidP="00E50663">
      <w:pPr>
        <w:pStyle w:val="NoSpacing"/>
        <w:rPr>
          <w:rFonts w:cs="Times New Roman"/>
          <w:color w:val="984806"/>
        </w:rPr>
      </w:pPr>
    </w:p>
    <w:p w:rsidR="00AD2E9F" w:rsidRPr="009967C2" w:rsidRDefault="00AD2E9F" w:rsidP="00E50663">
      <w:pPr>
        <w:pStyle w:val="Style5"/>
        <w:widowControl/>
        <w:ind w:left="786"/>
        <w:rPr>
          <w:rStyle w:val="FontStyle111"/>
          <w:rFonts w:ascii="Times New Roman" w:hAnsi="Times New Roman" w:cs="Times New Roman"/>
          <w:b w:val="0"/>
          <w:bCs w:val="0"/>
          <w:i w:val="0"/>
          <w:iCs w:val="0"/>
          <w:color w:val="984806"/>
        </w:rPr>
      </w:pPr>
    </w:p>
    <w:p w:rsidR="00AD2E9F" w:rsidRPr="009967C2" w:rsidRDefault="00AD2E9F" w:rsidP="00E50663">
      <w:pPr>
        <w:pStyle w:val="Title"/>
        <w:rPr>
          <w:rStyle w:val="FontStyle111"/>
          <w:rFonts w:ascii="Times New Roman" w:hAnsi="Times New Roman" w:cs="Times New Roman"/>
          <w:b w:val="0"/>
          <w:bCs w:val="0"/>
          <w:i w:val="0"/>
          <w:iCs w:val="0"/>
          <w:color w:val="984806"/>
          <w:sz w:val="24"/>
          <w:szCs w:val="24"/>
        </w:rPr>
      </w:pPr>
      <w:r w:rsidRPr="009967C2">
        <w:rPr>
          <w:rStyle w:val="FontStyle111"/>
          <w:rFonts w:ascii="Times New Roman" w:hAnsi="Times New Roman" w:cs="Times New Roman"/>
          <w:color w:val="984806"/>
          <w:sz w:val="24"/>
          <w:szCs w:val="24"/>
        </w:rPr>
        <w:t xml:space="preserve">Вариант 2. </w:t>
      </w:r>
    </w:p>
    <w:p w:rsidR="00AD2E9F" w:rsidRPr="00EF53B3" w:rsidRDefault="00AD2E9F" w:rsidP="00E50663">
      <w:pPr>
        <w:pStyle w:val="Style5"/>
        <w:widowControl/>
        <w:ind w:firstLine="426"/>
        <w:rPr>
          <w:rStyle w:val="FontStyle111"/>
          <w:rFonts w:ascii="Times New Roman" w:hAnsi="Times New Roman" w:cs="Times New Roman"/>
          <w:b w:val="0"/>
          <w:bCs w:val="0"/>
          <w:i w:val="0"/>
          <w:iCs w:val="0"/>
        </w:rPr>
      </w:pPr>
    </w:p>
    <w:p w:rsidR="00AD2E9F" w:rsidRPr="00EF53B3" w:rsidRDefault="00AD2E9F" w:rsidP="00E50663">
      <w:pPr>
        <w:pStyle w:val="Style5"/>
        <w:widowControl/>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(1)А Димка тем временем сообразил, что все про него забыли, проскользнул по стенке за спинами ребят к двери, взялся за её ручку, осторожно нажал, чтобы открыть без скрипа и сбежать… (2)Ах, как ему хотелось исчезнуть именно сейчас, пока Ленка не уехала, а потом, когда она уедет, когда он не будет видеть ее осуждающих глаз, он что-нибудь придумает, обязательно придумает… (3)В последний момент он оглянулся, столкнулся взглядом с Ленкой – и замер.</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(4)Он стоял один у стены, опустив глаза.</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(5)Посмотри на него! – сказала Железная Кнопка Ленке. (6)Голос у нее задрожал от негодования. – (7)Даже глаз не может поднять!</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(8)Да, незавидная картинка, – сказал Васильев. – (9)Облез малость.</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(10)Ленка медленно приближалась к Димке.</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(11)Железная Кнопка шла рядом с Ленкой, говорила ей:</w:t>
      </w:r>
    </w:p>
    <w:p w:rsidR="00AD2E9F" w:rsidRPr="00EF53B3" w:rsidRDefault="00AD2E9F" w:rsidP="00E50663">
      <w:pPr>
        <w:pStyle w:val="Style5"/>
        <w:widowControl/>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(12)Я понимаю, тебе трудно… (13)Ты ему верила… зато теперь увидела его истинное лицо!</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(14)Ленка подошла к Димке вплотную – стоило ей протянуть руку, и она дотронулась бы до его плеча.</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(15)Садани его по роже! – крикнул Лохматый.</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(16)Димка резко повернулся к Ленке спиной.</w:t>
      </w:r>
    </w:p>
    <w:p w:rsidR="00AD2E9F" w:rsidRPr="00EF53B3" w:rsidRDefault="00AD2E9F" w:rsidP="00E50663">
      <w:pPr>
        <w:pStyle w:val="Style5"/>
        <w:widowControl/>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(17)Я говорила, говорила! – (18)Железная Кнопка была в восторге. (19)Голос ее звучал победно. – (20)Час расплаты никого не минует!.. (21)Справедливость восторжествовала! (22)Да здравствует справедливость! – (23)Она вскочила на парту: – (24)Ре-бя-та! (25)Сомову – самый жестокий бойкот!</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(26)И все закричали:</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(27)Бойкот! (28)Сомову – бойкот!</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(29)Железная Кнопка подняла руку:</w:t>
      </w:r>
    </w:p>
    <w:p w:rsidR="00AD2E9F" w:rsidRPr="00EF53B3" w:rsidRDefault="00AD2E9F" w:rsidP="00E50663">
      <w:pPr>
        <w:pStyle w:val="Style5"/>
        <w:widowControl/>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(30)Кто за бойкот?</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(31)И все ребята подняли за нею руки – целый лес рук витал над их головами. (32)А многие так жаждали</w:t>
      </w:r>
      <w:r w:rsidRPr="00EF53B3">
        <w:rPr>
          <w:rFonts w:ascii="Times New Roman" w:hAnsi="Times New Roman" w:cs="Times New Roman"/>
        </w:rPr>
        <w:t xml:space="preserve"> </w:t>
      </w:r>
      <w:r w:rsidRPr="00EF53B3">
        <w:rPr>
          <w:rStyle w:val="FontStyle111"/>
          <w:rFonts w:ascii="Times New Roman" w:hAnsi="Times New Roman" w:cs="Times New Roman"/>
        </w:rPr>
        <w:t>справедливости, что подняли сразу по две руки.</w:t>
      </w:r>
    </w:p>
    <w:p w:rsidR="00AD2E9F" w:rsidRPr="00EF53B3" w:rsidRDefault="00AD2E9F" w:rsidP="00E50663">
      <w:pPr>
        <w:pStyle w:val="Style5"/>
        <w:widowControl/>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(33)«Вот и всё, – подумала Ленка, – вот Димка и дождался своего конца».</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(34)А ребята тянули руки, тянули, и окружили Димку, и оторвали его от стены, и вот-вот он должен был, наверное, исчезнуть для Ленки в кольце непроходимого леса рук, собственного ужаса и ее торжества и победы.</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(35)Все были за бойкот!</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(36)Только одна Ленка не подняла руки.</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(37)А ты? – удивилась Железная Кнопка.</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(38)А я – нет, – просто сказала Ленка и виновато, как прежде, улыбнулась.</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(39)Ты его простила? – спросил потрясенный Васильев.</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(40)Вот дурочка, – сказала Шмакова. – (41)Он же тебя предал!</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(42)Ленка стояла у доски, прижавшись стриженым затылком к ее черной холодной поверхности. (43)Ветер прошлого хлестал ее по лицу: «(44)Чу-че-ло-о-о, пре-да-тель!.. (45)Сжечь на костре-е-е-е!»</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(46)Но почему, почему ты против?! – (47)Железной Кнопке хотелось понять, что мешало этой Бессольцевой объявить Димке бойкот. – (48)Именно ты – против. (49)Тебя никогда нельзя понять… (50)Объясни!</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(51)Я была на костре, – ответила Ленка. – (52)И по улице меня гоняли. (53)А я никогда никого не буду гонять… (54)И никогда никого не буду травить. (55)Хоть убейте!</w:t>
      </w:r>
    </w:p>
    <w:p w:rsidR="00AD2E9F" w:rsidRPr="00EF53B3" w:rsidRDefault="00AD2E9F" w:rsidP="00E50663">
      <w:pPr>
        <w:pStyle w:val="Style5"/>
        <w:widowControl/>
        <w:ind w:firstLine="426"/>
        <w:jc w:val="right"/>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(По В. Железникову</w:t>
      </w:r>
      <w:r w:rsidRPr="00EF53B3">
        <w:rPr>
          <w:rStyle w:val="FontStyle111"/>
          <w:rFonts w:ascii="Times New Roman" w:hAnsi="Times New Roman" w:cs="Times New Roman"/>
        </w:rPr>
        <w:sym w:font="Symbol" w:char="F02A"/>
      </w:r>
      <w:r w:rsidRPr="00EF53B3">
        <w:rPr>
          <w:rStyle w:val="FontStyle111"/>
          <w:rFonts w:ascii="Times New Roman" w:hAnsi="Times New Roman" w:cs="Times New Roman"/>
        </w:rPr>
        <w:t>)</w:t>
      </w:r>
    </w:p>
    <w:p w:rsidR="00AD2E9F" w:rsidRPr="00EF53B3" w:rsidRDefault="00AD2E9F" w:rsidP="00E50663">
      <w:pPr>
        <w:pStyle w:val="Style5"/>
        <w:widowControl/>
        <w:ind w:firstLine="284"/>
        <w:rPr>
          <w:rStyle w:val="FontStyle111"/>
          <w:rFonts w:ascii="Times New Roman" w:hAnsi="Times New Roman" w:cs="Times New Roman"/>
          <w:b w:val="0"/>
          <w:bCs w:val="0"/>
        </w:rPr>
      </w:pPr>
      <w:r w:rsidRPr="00EF53B3">
        <w:rPr>
          <w:rStyle w:val="FontStyle111"/>
          <w:rFonts w:ascii="Times New Roman" w:hAnsi="Times New Roman" w:cs="Times New Roman"/>
        </w:rPr>
        <w:sym w:font="Symbol" w:char="F02A"/>
      </w:r>
      <w:r w:rsidRPr="00EF53B3">
        <w:rPr>
          <w:rStyle w:val="FontStyle111"/>
          <w:rFonts w:ascii="Times New Roman" w:hAnsi="Times New Roman" w:cs="Times New Roman"/>
        </w:rPr>
        <w:t xml:space="preserve"> Железников Владимир Карпович (род. В 1925 г.) – советский детский писатель, кинодраматург, заслуженный деятель искусств России, автор множества книг и киносценариев, посвящённых проблемам взросления и отношений между людьми. Был дважды удостоен Государственной премии СССР за сценарии к фильмам «Чудак из пятого «Б» и «Чучело».</w:t>
      </w:r>
    </w:p>
    <w:p w:rsidR="00AD2E9F" w:rsidRPr="00EF53B3" w:rsidRDefault="00AD2E9F" w:rsidP="00E50663">
      <w:pPr>
        <w:pStyle w:val="Style13"/>
        <w:widowControl/>
        <w:spacing w:line="240" w:lineRule="auto"/>
        <w:ind w:firstLine="284"/>
        <w:jc w:val="left"/>
        <w:rPr>
          <w:rStyle w:val="FontStyle111"/>
          <w:rFonts w:ascii="Times New Roman" w:hAnsi="Times New Roman" w:cs="Times New Roman"/>
          <w:i w:val="0"/>
          <w:iCs w:val="0"/>
        </w:rPr>
      </w:pPr>
    </w:p>
    <w:p w:rsidR="00AD2E9F" w:rsidRPr="00EF53B3" w:rsidRDefault="00AD2E9F" w:rsidP="00E50663">
      <w:pPr>
        <w:pStyle w:val="Style13"/>
        <w:widowControl/>
        <w:spacing w:line="240" w:lineRule="auto"/>
        <w:ind w:firstLine="284"/>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xml:space="preserve">15.1. </w:t>
      </w:r>
      <w:r w:rsidRPr="00EF53B3">
        <w:rPr>
          <w:rStyle w:val="FontStyle142"/>
          <w:rFonts w:ascii="Times New Roman" w:hAnsi="Times New Roman" w:cs="Times New Roman"/>
          <w:sz w:val="24"/>
          <w:szCs w:val="24"/>
        </w:rPr>
        <w:t xml:space="preserve">Напишите сочинение-рассуждение, раскрывая смысл высказывания Дитмара Эльяшевича Розенталя: «Употребление экспрессивной лексики создает возможность лаконично выразить отношение говорящего к высказываемому». </w:t>
      </w:r>
      <w:r w:rsidRPr="00EF53B3">
        <w:rPr>
          <w:rStyle w:val="FontStyle111"/>
          <w:rFonts w:ascii="Times New Roman" w:hAnsi="Times New Roman" w:cs="Times New Roman"/>
        </w:rPr>
        <w:t>Аргументируя свой ответ, приведите 2 (два) примера из прочитанного текста.</w:t>
      </w:r>
    </w:p>
    <w:p w:rsidR="00AD2E9F" w:rsidRPr="00EF53B3" w:rsidRDefault="00AD2E9F" w:rsidP="00E50663">
      <w:pPr>
        <w:pStyle w:val="Style10"/>
        <w:widowControl/>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Приводя примеры, указывайте номера нужных предложений или применяйте цитирование.</w:t>
      </w:r>
    </w:p>
    <w:p w:rsidR="00AD2E9F" w:rsidRPr="00EF53B3" w:rsidRDefault="00AD2E9F" w:rsidP="00E50663">
      <w:pPr>
        <w:pStyle w:val="Style13"/>
        <w:widowControl/>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Вы можете писать работу в научном или публицистическом стиле, раскрывая тему на лингвистическом материале. Начать сочинение Вы можете словами Д.Э. Розенталя.</w:t>
      </w:r>
    </w:p>
    <w:p w:rsidR="00AD2E9F" w:rsidRPr="00EF53B3" w:rsidRDefault="00AD2E9F" w:rsidP="00E50663">
      <w:pPr>
        <w:pStyle w:val="Style5"/>
        <w:ind w:firstLine="426"/>
        <w:rPr>
          <w:rStyle w:val="FontStyle111"/>
          <w:rFonts w:ascii="Times New Roman" w:hAnsi="Times New Roman" w:cs="Times New Roman"/>
          <w:i w:val="0"/>
          <w:iCs w:val="0"/>
        </w:rPr>
      </w:pPr>
    </w:p>
    <w:p w:rsidR="00AD2E9F" w:rsidRPr="00EF53B3" w:rsidRDefault="00AD2E9F" w:rsidP="00E50663">
      <w:pPr>
        <w:pStyle w:val="Style5"/>
        <w:ind w:firstLine="426"/>
        <w:rPr>
          <w:rStyle w:val="FontStyle111"/>
          <w:rFonts w:ascii="Times New Roman" w:hAnsi="Times New Roman" w:cs="Times New Roman"/>
          <w:i w:val="0"/>
          <w:iCs w:val="0"/>
        </w:rPr>
      </w:pPr>
      <w:r w:rsidRPr="00EF53B3">
        <w:rPr>
          <w:rStyle w:val="FontStyle111"/>
          <w:rFonts w:ascii="Times New Roman" w:hAnsi="Times New Roman" w:cs="Times New Roman"/>
        </w:rPr>
        <w:t xml:space="preserve">15.2. </w:t>
      </w:r>
      <w:r w:rsidRPr="00EF53B3">
        <w:rPr>
          <w:rStyle w:val="FontStyle142"/>
          <w:rFonts w:ascii="Times New Roman" w:hAnsi="Times New Roman" w:cs="Times New Roman"/>
          <w:sz w:val="24"/>
          <w:szCs w:val="24"/>
        </w:rPr>
        <w:t>Напишите сочинение-рассуждение. Объясните, как Вы понимаете смысл финала текста: «</w:t>
      </w:r>
      <w:r w:rsidRPr="00EF53B3">
        <w:rPr>
          <w:rStyle w:val="FontStyle111"/>
          <w:rFonts w:ascii="Times New Roman" w:hAnsi="Times New Roman" w:cs="Times New Roman"/>
        </w:rPr>
        <w:t>– Я была на костре, – ответила Ленка. – И по улице меня гоняли. А я никогда никого не буду гонять… И никогда никого не буду травить. Хоть убейте!»</w:t>
      </w:r>
    </w:p>
    <w:p w:rsidR="00AD2E9F" w:rsidRPr="00EF53B3" w:rsidRDefault="00AD2E9F" w:rsidP="00E50663">
      <w:pPr>
        <w:pStyle w:val="Style13"/>
        <w:widowControl/>
        <w:spacing w:line="240" w:lineRule="auto"/>
        <w:ind w:firstLine="284"/>
        <w:jc w:val="left"/>
        <w:rPr>
          <w:rStyle w:val="FontStyle111"/>
          <w:rFonts w:ascii="Times New Roman" w:hAnsi="Times New Roman" w:cs="Times New Roman"/>
          <w:i w:val="0"/>
          <w:iCs w:val="0"/>
        </w:rPr>
      </w:pPr>
      <w:r w:rsidRPr="00EF53B3">
        <w:rPr>
          <w:rStyle w:val="FontStyle142"/>
          <w:rFonts w:ascii="Times New Roman" w:hAnsi="Times New Roman" w:cs="Times New Roman"/>
          <w:sz w:val="24"/>
          <w:szCs w:val="24"/>
        </w:rPr>
        <w:t xml:space="preserve"> </w:t>
      </w:r>
      <w:r w:rsidRPr="00EF53B3">
        <w:rPr>
          <w:rStyle w:val="FontStyle111"/>
          <w:rFonts w:ascii="Times New Roman" w:hAnsi="Times New Roman" w:cs="Times New Roman"/>
        </w:rPr>
        <w:t xml:space="preserve">Приведите в сочинении два аргумента из прочитанного текста, подтверждающие Ваши рассуждения.  </w:t>
      </w:r>
    </w:p>
    <w:p w:rsidR="00AD2E9F" w:rsidRPr="00EF53B3" w:rsidRDefault="00AD2E9F" w:rsidP="00E50663">
      <w:pPr>
        <w:pStyle w:val="Style10"/>
        <w:widowControl/>
        <w:spacing w:line="240" w:lineRule="auto"/>
        <w:ind w:firstLine="284"/>
        <w:rPr>
          <w:rStyle w:val="FontStyle111"/>
          <w:rFonts w:ascii="Times New Roman" w:hAnsi="Times New Roman" w:cs="Times New Roman"/>
          <w:i w:val="0"/>
          <w:iCs w:val="0"/>
        </w:rPr>
      </w:pPr>
    </w:p>
    <w:p w:rsidR="00AD2E9F" w:rsidRPr="00EF53B3" w:rsidRDefault="00AD2E9F" w:rsidP="00E50663">
      <w:pPr>
        <w:pStyle w:val="Style10"/>
        <w:widowControl/>
        <w:spacing w:line="240" w:lineRule="auto"/>
        <w:ind w:firstLine="284"/>
        <w:rPr>
          <w:rStyle w:val="FontStyle111"/>
          <w:rFonts w:ascii="Times New Roman" w:hAnsi="Times New Roman" w:cs="Times New Roman"/>
          <w:i w:val="0"/>
          <w:iCs w:val="0"/>
        </w:rPr>
      </w:pPr>
      <w:r w:rsidRPr="00EF53B3">
        <w:rPr>
          <w:rStyle w:val="FontStyle111"/>
          <w:rFonts w:ascii="Times New Roman" w:hAnsi="Times New Roman" w:cs="Times New Roman"/>
        </w:rPr>
        <w:t xml:space="preserve">15.3. Как Вы понимаете значение слова ДРУЖБА? Сформулируйте и прокомментируйте данное Вами определение. </w:t>
      </w:r>
      <w:r w:rsidRPr="00EF53B3">
        <w:rPr>
          <w:rStyle w:val="FontStyle142"/>
          <w:rFonts w:ascii="Times New Roman" w:hAnsi="Times New Roman" w:cs="Times New Roman"/>
          <w:sz w:val="24"/>
          <w:szCs w:val="24"/>
        </w:rPr>
        <w:t xml:space="preserve">Напишите сочинение-рассуждение на тему: «Что такое дружба?», взяв в качестве тезиса данное Вами определение. </w:t>
      </w:r>
      <w:r w:rsidRPr="00EF53B3">
        <w:rPr>
          <w:rStyle w:val="FontStyle111"/>
          <w:rFonts w:ascii="Times New Roman" w:hAnsi="Times New Roman" w:cs="Times New Roman"/>
        </w:rPr>
        <w:t xml:space="preserve">Аргументируя свой тезис , приведите 2 (два) примера – аргумента, подтверждающих Ваши рассуждения: один пример – аргумент приведите из прочитанного текста, а второй – из Вашего жизненного опыта.  </w:t>
      </w:r>
    </w:p>
    <w:p w:rsidR="00AD2E9F"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w:t>
      </w:r>
    </w:p>
    <w:p w:rsidR="00AD2E9F" w:rsidRPr="0096400A" w:rsidRDefault="00AD2E9F" w:rsidP="00E50663">
      <w:pPr>
        <w:pStyle w:val="Title"/>
        <w:rPr>
          <w:b/>
          <w:bCs/>
          <w:color w:val="984806"/>
          <w:sz w:val="32"/>
          <w:szCs w:val="32"/>
        </w:rPr>
      </w:pPr>
      <w:r w:rsidRPr="0096400A">
        <w:rPr>
          <w:b/>
          <w:bCs/>
          <w:color w:val="984806"/>
          <w:sz w:val="32"/>
          <w:szCs w:val="32"/>
        </w:rPr>
        <w:t>15.1     Сочинение.</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«Употребление экспрессивной лексики создаёт возможность лаконично выразить отношение говорящего к высказываемому», - утверждает    Д. Розенталь. Нельзя не согласиться с этим высказыванием, потому что подобная лексика является способом выражения авторского замысла в произведении, его чувств, оценок, помогает ему  проявить  суть характеров героев. В тексте В. Железникова много примеров экспрессивно-эмоциональной лексики (фамильярной, неодобрительной, уничижительной,  иронической, грубой). Убедимся в этом.</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  в предложениях 9 и 15 («Облез малость. Садани его по роже!») использованы слова , находящиеся за пределами литературной нормы, с ярко выраженной сниженной стилистической окраской: пренебрежительной, грубой, бранной.  В последней фразе звучит грубый призыв к насилию, к расправе с Димкой, которого  не только исключили из списка друзей, но и готовы жестоко наказать.</w:t>
      </w:r>
    </w:p>
    <w:p w:rsidR="00AD2E9F" w:rsidRPr="00EF53B3" w:rsidRDefault="00AD2E9F" w:rsidP="00E50663">
      <w:pPr>
        <w:rPr>
          <w:rFonts w:ascii="Times New Roman" w:hAnsi="Times New Roman" w:cs="Times New Roman"/>
          <w:sz w:val="24"/>
          <w:szCs w:val="24"/>
        </w:rPr>
      </w:pPr>
      <w:r>
        <w:rPr>
          <w:noProof/>
          <w:lang w:eastAsia="ru-RU"/>
        </w:rPr>
        <w:pict>
          <v:shape id="Рисунок 4" o:spid="_x0000_s1027" type="#_x0000_t75" style="position:absolute;margin-left:249pt;margin-top:0;width:288.5pt;height:229.9pt;z-index:251651584;visibility:visible;mso-wrap-distance-left:9.48pt;mso-wrap-distance-top:.96pt;mso-wrap-distance-right:9.54pt;mso-wrap-distance-bottom:1.22pt;mso-position-horizontal:right;mso-position-horizontal-relative:margin;mso-position-vertical:top;mso-position-vertical-relative:margin">
            <v:imagedata r:id="rId8" o:title=""/>
            <o:lock v:ext="edit" aspectratio="f"/>
            <w10:wrap type="square" anchorx="margin" anchory="margin"/>
          </v:shape>
        </w:pict>
      </w:r>
      <w:r w:rsidRPr="00EF53B3">
        <w:rPr>
          <w:rFonts w:ascii="Times New Roman" w:hAnsi="Times New Roman" w:cs="Times New Roman"/>
          <w:sz w:val="24"/>
          <w:szCs w:val="24"/>
        </w:rPr>
        <w:t xml:space="preserve">          А в предложениях  «Час расплаты никого не минует!..  Справедливость восторжествовала!     Да здравствует справедливость!»  используются  книжные слова высокого стиля речи, но здесь они получают новый эмоциональный оттенок – сниженный. Железная Кнопка использует их, призывая  к справедливости, что противоречит реальности и отражает её желание  переложить ответственность за жестокое отношение к Ленке на Сомова, сохранив тем самым своё лидерство в классе.  </w:t>
      </w:r>
    </w:p>
    <w:p w:rsidR="00AD2E9F"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мы видим, что, действительно, экспрессивная лексика помогает кратко, ёмко выразить отношение «говорящего к высказываемому».  В данном тексте подобная лексика и персонажей характеризует, и авторскую позицию  - осуждение жестокости ребят.    198 слов.  </w:t>
      </w:r>
    </w:p>
    <w:p w:rsidR="00AD2E9F" w:rsidRPr="00EF53B3" w:rsidRDefault="00AD2E9F" w:rsidP="00E50663">
      <w:pPr>
        <w:rPr>
          <w:rFonts w:ascii="Times New Roman" w:hAnsi="Times New Roman" w:cs="Times New Roman"/>
          <w:sz w:val="24"/>
          <w:szCs w:val="24"/>
        </w:rPr>
      </w:pP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Юрша Александр. </w:t>
      </w:r>
    </w:p>
    <w:p w:rsidR="00AD2E9F" w:rsidRPr="0096400A" w:rsidRDefault="00AD2E9F" w:rsidP="00E50663">
      <w:pPr>
        <w:pStyle w:val="Title"/>
        <w:rPr>
          <w:b/>
          <w:bCs/>
          <w:color w:val="984806"/>
          <w:sz w:val="32"/>
          <w:szCs w:val="32"/>
        </w:rPr>
      </w:pPr>
      <w:r w:rsidRPr="009967C2">
        <w:rPr>
          <w:color w:val="984806"/>
        </w:rPr>
        <w:t xml:space="preserve">  </w:t>
      </w:r>
      <w:r w:rsidRPr="0096400A">
        <w:rPr>
          <w:b/>
          <w:bCs/>
          <w:color w:val="984806"/>
          <w:sz w:val="32"/>
          <w:szCs w:val="32"/>
        </w:rPr>
        <w:t xml:space="preserve">15.2. Сочинение.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«Я была на костре, - ответила Ленка. – И по улице меня гоняли. А я никогда никого не буду травить. Хоть убейте!» - так заканчивает текст В. Железников. Смысл  этих финальных предложений я понимаю так.  Человек, испытавший на себе жестокость со стороны людей, отказывается от мести,  от участия  в травле других.  Ленка уже «горела» на «костре ненависти», она знает, как больно и страшно, когда тебя предают товарищи и самый близкий друг.  И она находит в себе силы, чтобы вступиться за предавшего её Димку. Убедимся в этом, обратившись к тексту.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 первых предложениях текста мы видим Димку – затравленного всеми, замученного собственной совестью, замирающего под взглядом девочки, которую он предал. Видя его в «кольце непроходимого леса рук» одноклассников, Ленка не  испытывает «торжества и победы».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 финале текста, когда все объявили Сомову бойкот, Ленка единственная отказалась в этом участвовать: «… никогда никого не буду травить. Хоть убейте!»</w:t>
      </w:r>
    </w:p>
    <w:p w:rsidR="00AD2E9F"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Итак, мы видим, что главная героиня Железникова не ожесточилась, не озлобилась, не затаила обиду, а приняла решение никогда не приносить боли другим, быть милосердной. (167 слов)    </w:t>
      </w:r>
    </w:p>
    <w:p w:rsidR="00AD2E9F" w:rsidRPr="00EF53B3" w:rsidRDefault="00AD2E9F" w:rsidP="00E50663">
      <w:pPr>
        <w:rPr>
          <w:rFonts w:ascii="Times New Roman" w:hAnsi="Times New Roman" w:cs="Times New Roman"/>
          <w:sz w:val="24"/>
          <w:szCs w:val="24"/>
        </w:rPr>
      </w:pP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Айрио </w:t>
      </w: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Анита. </w:t>
      </w:r>
    </w:p>
    <w:p w:rsidR="00AD2E9F" w:rsidRDefault="00AD2E9F" w:rsidP="00E50663">
      <w:pPr>
        <w:rPr>
          <w:rFonts w:ascii="Times New Roman" w:hAnsi="Times New Roman" w:cs="Times New Roman"/>
          <w:sz w:val="24"/>
          <w:szCs w:val="24"/>
        </w:rPr>
      </w:pP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 </w:t>
      </w:r>
    </w:p>
    <w:p w:rsidR="00AD2E9F" w:rsidRPr="0096400A" w:rsidRDefault="00AD2E9F" w:rsidP="00E50663">
      <w:pPr>
        <w:rPr>
          <w:rFonts w:ascii="Times New Roman" w:hAnsi="Times New Roman" w:cs="Times New Roman"/>
          <w:b/>
          <w:bCs/>
          <w:color w:val="984806"/>
          <w:sz w:val="24"/>
          <w:szCs w:val="24"/>
        </w:rPr>
      </w:pPr>
      <w:r w:rsidRPr="0096400A">
        <w:rPr>
          <w:rFonts w:ascii="Times New Roman" w:hAnsi="Times New Roman" w:cs="Times New Roman"/>
          <w:b/>
          <w:bCs/>
          <w:color w:val="984806"/>
          <w:sz w:val="32"/>
          <w:szCs w:val="32"/>
        </w:rPr>
        <w:t xml:space="preserve">15.3.    Что такое дружба?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Что такое дружба? Дружба –  взаимоотношения между людьми, построенные на доверии и преданности. Это одна из вечных ценностей людей, которая основана на понимании и готовности всегда прийти на помощь. Дружат разные по характеру люди, но их должны объединять одинаковые жизненные ценности. Обязательные признаки дружбы, на мой взгляд, - взаимность, доверие и терпение. Так я понимаю слово «дружба», но в реальной жизни всё не так гладко.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Например, в тексте В. Железникова Ленка оказывается преданной своим другом. И подобные случаи в жизни людей не редкость. Но не все  люди способны это пережить, хотя те, кто всё же справляется с ситуацией, навсегда запомнят горечь и обиду. «Ветер прошлого» «будет хлестать» их «по лицу». Ленка оказалась сильным человеком, способным подняться после такой обиды и унижения, способным остаться милосердным и преданным другом.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Предательство, к сожалению, не редкость в нашем мире. Возможно, люди просто не всегда способны переступить через свои пороки и понять, что же такое дружба. Я знала людей, которые прощали предательство и могли продолжать дружбу с человеком, обманувшим их доверие. Но я на личном опыте знаю,  что простить такое непросто и что, даже если сейчас вы продолжаете общение, в душе преданного человека всегда будет царить одиночество и, возможно, даже недоверие. Очень сложно возвращаться к прежним отношениям после подобного. Но я думаю, что дружба, настоящая дружба,  когда-нибудь даст шанс преданному человеку вновь ощутить полноценность и целостность </w:t>
      </w: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своей души. </w:t>
      </w:r>
    </w:p>
    <w:p w:rsidR="00AD2E9F"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я думаю, что дружба – это очень сложные взаимоотношения, на которые способен не каждый. (237 слов)   </w:t>
      </w:r>
    </w:p>
    <w:p w:rsidR="00AD2E9F" w:rsidRPr="00EF53B3" w:rsidRDefault="00AD2E9F" w:rsidP="00E50663">
      <w:pPr>
        <w:rPr>
          <w:rFonts w:ascii="Times New Roman" w:hAnsi="Times New Roman" w:cs="Times New Roman"/>
          <w:sz w:val="24"/>
          <w:szCs w:val="24"/>
        </w:rPr>
      </w:pP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Кракулева Маргарита   </w:t>
      </w: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  </w:t>
      </w:r>
    </w:p>
    <w:p w:rsidR="00AD2E9F" w:rsidRPr="00EF53B3" w:rsidRDefault="00AD2E9F" w:rsidP="0007670D">
      <w:pPr>
        <w:pStyle w:val="Style4"/>
        <w:widowControl/>
        <w:ind w:hanging="4272"/>
        <w:jc w:val="center"/>
        <w:rPr>
          <w:rStyle w:val="FontStyle143"/>
          <w:rFonts w:ascii="Times New Roman" w:hAnsi="Times New Roman" w:cs="Times New Roman"/>
          <w:sz w:val="24"/>
          <w:szCs w:val="24"/>
          <w:u w:val="single"/>
        </w:rPr>
      </w:pPr>
      <w:r>
        <w:rPr>
          <w:noProof/>
        </w:rPr>
        <w:pict>
          <v:shape id="Рисунок 3" o:spid="_x0000_s1028" type="#_x0000_t75" alt="98756652_4330839_425051_original.jpg" style="position:absolute;left:0;text-align:left;margin-left:0;margin-top:0;width:243.85pt;height:247.2pt;z-index:251652608;visibility:visible;mso-wrap-distance-top:.96pt;mso-wrap-distance-right:3.41131mm;mso-wrap-distance-bottom:.55539mm;mso-position-horizontal:left;mso-position-horizontal-relative:margin;mso-position-vertical:top;mso-position-vertical-relative:margin">
            <v:imagedata r:id="rId9" o:title=""/>
            <o:lock v:ext="edit" aspectratio="f"/>
            <w10:wrap type="square" anchorx="margin" anchory="margin"/>
          </v:shape>
        </w:pict>
      </w:r>
      <w:r w:rsidRPr="00EF53B3">
        <w:rPr>
          <w:rStyle w:val="FontStyle143"/>
          <w:rFonts w:ascii="Times New Roman" w:hAnsi="Times New Roman" w:cs="Times New Roman"/>
          <w:sz w:val="24"/>
          <w:szCs w:val="24"/>
          <w:u w:val="single"/>
        </w:rPr>
        <w:t>ВАРИАНТ 3</w:t>
      </w:r>
      <w:r w:rsidRPr="00EF53B3">
        <w:rPr>
          <w:rStyle w:val="FontStyle143"/>
          <w:rFonts w:ascii="Times New Roman" w:hAnsi="Times New Roman" w:cs="Times New Roman"/>
          <w:sz w:val="24"/>
          <w:szCs w:val="24"/>
        </w:rPr>
        <w:t xml:space="preserve">                                                                                                            </w:t>
      </w:r>
    </w:p>
    <w:p w:rsidR="00AD2E9F" w:rsidRDefault="00AD2E9F" w:rsidP="00E50663">
      <w:pPr>
        <w:pStyle w:val="Style5"/>
        <w:widowControl/>
        <w:ind w:firstLine="426"/>
        <w:rPr>
          <w:rStyle w:val="FontStyle111"/>
          <w:rFonts w:ascii="Times New Roman" w:hAnsi="Times New Roman" w:cs="Times New Roman"/>
          <w:b w:val="0"/>
          <w:bCs w:val="0"/>
          <w:i w:val="0"/>
          <w:iCs w:val="0"/>
        </w:rPr>
      </w:pPr>
    </w:p>
    <w:p w:rsidR="00AD2E9F" w:rsidRPr="00EF53B3" w:rsidRDefault="00AD2E9F" w:rsidP="00E50663">
      <w:pPr>
        <w:pStyle w:val="Style5"/>
        <w:widowControl/>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xml:space="preserve"> (1)Ольга и сама это хорошо понимала и давала себе в том честный отчёт: стихи её доброго слова не стоили. (2)Сырые и технически слабые. (3)Но вот ведь какая она, завораживающая и лишающая человека способности думать, штука – ЛЕСТЬ.</w:t>
      </w:r>
    </w:p>
    <w:p w:rsidR="00AD2E9F" w:rsidRPr="00EF53B3" w:rsidRDefault="00AD2E9F" w:rsidP="00E50663">
      <w:pPr>
        <w:pStyle w:val="Style5"/>
        <w:widowControl/>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(4)Была у Ольги любимая подруга. (5)Ольга беспредельно верила ей. (6)Доверяла все свои сердечные тайны и… детища свои – стихи. (7)Всякий раз, когда все последние новости были подругами обсуждены, Ольга неизменно произносила заветное: (8)«Лен, а я новый стих написала».</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(9)«Да?!» – оживлялась Ленка, устремляя на Ольгу, загорающиеся любопытством глаза. – (10)«Читай!»</w:t>
      </w:r>
    </w:p>
    <w:p w:rsidR="00AD2E9F" w:rsidRPr="00EF53B3" w:rsidRDefault="00AD2E9F" w:rsidP="00E50663">
      <w:pPr>
        <w:pStyle w:val="Style5"/>
        <w:widowControl/>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(11)И Ольга читала. (12)Читала робким, тихим голосом, волнуясь, как ученик у классной доски. (13)Всё время, пока Ольга читала очередной свой опус, Ленка не сводила с неё восхищённых глаз и, когда подруга наконец замолкала, обрушивала на неё шквал горячих, восторженных, ласкающих наивную Ольгину душу эмоций.</w:t>
      </w:r>
    </w:p>
    <w:p w:rsidR="00AD2E9F" w:rsidRPr="00EF53B3" w:rsidRDefault="00AD2E9F" w:rsidP="00E50663">
      <w:pPr>
        <w:pStyle w:val="Style5"/>
        <w:widowControl/>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(14)Так продолжалось довольно долгое время. (15)Ольга писала. (16)Ленка восхищалась. (17)И, хотя сомнения относительно своего «яркого» таланта нет-нет да и закрадывались в её сознание, всё же в искренности Лены Ольга не сомневалась ни на грамм.</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(18)Над их дружбой сияло доброе, яркое солнце, пока в один из обычных дней не надвинулась на это солнце тяжёлая, чёрная туча:</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(19)Ольга, ты знаешь, как Ленка смеётся всюду над тобой и твоими нелепыми стихами? – задала ей однажды убийственный вопрос сердобольная знакомая. – (20)Да, она так и говорит: (21)«Ольгины нелепые стихи». (22)А ты что, в самом деле пишешь стихи?!</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(23)Этого не может быть! – глухо выдавила из себя Ольга, напрочь проигнорировав вопрос знакомой, и чуть ли не бегом ринулась прочь.</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(24)Да, от склочной знакомой Ольга легко убежала, но вот от себя?!... (25)«Неужели это правда? Неужели Ленка могла так подло со мной поступить?!» (26)Ольга заставляла себя успокоиться, но не проходило и пяти минут, как сверлящий этот вопрос вновь вонзался в её сердце: (27)«Что же делать, как же узнать – правда ли это всё?»</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(28)От природы Ольга была характера очень мягкого и мирного. (29)Она прекрасно понимала, что никогда в жизни не станет выяснять у подруги правды. (30)Но она отчётливо понимала и то, что жить спокойно дальше не сможет, пока этой правды не узнает. (31)Выход из тупикового положения пришёл, однако, неожиданно быстро: (32)«А я ей новый стих прочту! – вдруг, как молнией, блеснуло в Ольгиной разбухшей от тяжёлых дум голове. – (33)Если это правда, она обязательно своим поведением себя выдаст».</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(34)И Ольга написала. (35)Осталось дождаться подходящего случая Ленке его преподнести. (36)К счастью, случай не заставил себя долго ждать.</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(37)Лен, а я новый стих написала.</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(38)Да, что ты?! (39)Так давай – читай!</w:t>
      </w:r>
    </w:p>
    <w:p w:rsidR="00AD2E9F" w:rsidRPr="00EF53B3" w:rsidRDefault="00AD2E9F" w:rsidP="00E50663">
      <w:pPr>
        <w:pStyle w:val="Style5"/>
        <w:widowControl/>
        <w:ind w:firstLine="284"/>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(40)Оля ровным, спокойным голосом стала читать:</w:t>
      </w:r>
    </w:p>
    <w:p w:rsidR="00AD2E9F" w:rsidRPr="00EF53B3" w:rsidRDefault="00AD2E9F" w:rsidP="00E50663">
      <w:pPr>
        <w:pStyle w:val="Style5"/>
        <w:ind w:firstLine="851"/>
        <w:rPr>
          <w:rStyle w:val="FontStyle111"/>
          <w:rFonts w:ascii="Times New Roman" w:hAnsi="Times New Roman" w:cs="Times New Roman"/>
          <w:b w:val="0"/>
          <w:bCs w:val="0"/>
        </w:rPr>
      </w:pPr>
      <w:r w:rsidRPr="00EF53B3">
        <w:rPr>
          <w:rStyle w:val="FontStyle111"/>
          <w:rFonts w:ascii="Times New Roman" w:hAnsi="Times New Roman" w:cs="Times New Roman"/>
        </w:rPr>
        <w:t>(41)Ты слушала меня. (42)Ты мною восхищалась.</w:t>
      </w:r>
    </w:p>
    <w:p w:rsidR="00AD2E9F" w:rsidRPr="00EF53B3" w:rsidRDefault="00AD2E9F" w:rsidP="00E50663">
      <w:pPr>
        <w:pStyle w:val="Style5"/>
        <w:ind w:firstLine="851"/>
        <w:rPr>
          <w:rStyle w:val="FontStyle111"/>
          <w:rFonts w:ascii="Times New Roman" w:hAnsi="Times New Roman" w:cs="Times New Roman"/>
          <w:b w:val="0"/>
          <w:bCs w:val="0"/>
        </w:rPr>
      </w:pPr>
      <w:r w:rsidRPr="00EF53B3">
        <w:rPr>
          <w:rStyle w:val="FontStyle111"/>
          <w:rFonts w:ascii="Times New Roman" w:hAnsi="Times New Roman" w:cs="Times New Roman"/>
        </w:rPr>
        <w:t xml:space="preserve"> (43)Мне пела дифирамбы, как могла.</w:t>
      </w:r>
    </w:p>
    <w:p w:rsidR="00AD2E9F" w:rsidRPr="00EF53B3" w:rsidRDefault="00AD2E9F" w:rsidP="00E50663">
      <w:pPr>
        <w:pStyle w:val="Style5"/>
        <w:widowControl/>
        <w:ind w:firstLine="851"/>
        <w:rPr>
          <w:rStyle w:val="FontStyle111"/>
          <w:rFonts w:ascii="Times New Roman" w:hAnsi="Times New Roman" w:cs="Times New Roman"/>
          <w:b w:val="0"/>
          <w:bCs w:val="0"/>
        </w:rPr>
      </w:pPr>
      <w:r w:rsidRPr="00EF53B3">
        <w:rPr>
          <w:rStyle w:val="FontStyle111"/>
          <w:rFonts w:ascii="Times New Roman" w:hAnsi="Times New Roman" w:cs="Times New Roman"/>
        </w:rPr>
        <w:t xml:space="preserve"> (44)Потом сама же надо мной смеялась…</w:t>
      </w:r>
    </w:p>
    <w:p w:rsidR="00AD2E9F" w:rsidRPr="00EF53B3" w:rsidRDefault="00AD2E9F" w:rsidP="00E50663">
      <w:pPr>
        <w:pStyle w:val="Style5"/>
        <w:widowControl/>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xml:space="preserve">(45)Оля видела, как в глазах Лены появилась растерянность. (46)А следом и нестерпимый стыд и страх. (47)А Ольга сидела, не меняя выражения лица, и с горечью думала: (48)«Да, значит, это правда… (49)Так пусть же судит тебя твоя совесть. (50)А я прощаю». </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(51)С тех пор прошло много лет. (52)Оля с Леной – замечательные подруги. (53)И никто из них никогда в жизни не вспомнил того «нелепого» стиха, так лихо разоблачившего подругу. (54)И при каждой их встрече Оля говорит своё заветное: (55)«Лен, а я новый стих написала».</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(56)Да?! – оживляется Лена. – (57)Читай!</w:t>
      </w:r>
    </w:p>
    <w:p w:rsidR="00AD2E9F" w:rsidRPr="00EF53B3" w:rsidRDefault="00AD2E9F" w:rsidP="00E50663">
      <w:pPr>
        <w:pStyle w:val="Style5"/>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(58)И Оля читает!</w:t>
      </w:r>
      <w:r>
        <w:rPr>
          <w:rStyle w:val="FontStyle111"/>
          <w:rFonts w:ascii="Times New Roman" w:hAnsi="Times New Roman" w:cs="Times New Roman"/>
        </w:rPr>
        <w:t xml:space="preserve"> </w:t>
      </w:r>
      <w:r w:rsidRPr="00EF53B3">
        <w:rPr>
          <w:rStyle w:val="FontStyle111"/>
          <w:rFonts w:ascii="Times New Roman" w:hAnsi="Times New Roman" w:cs="Times New Roman"/>
        </w:rPr>
        <w:t>(По Р. Госман</w:t>
      </w:r>
      <w:r w:rsidRPr="00EF53B3">
        <w:rPr>
          <w:rStyle w:val="FontStyle111"/>
          <w:rFonts w:ascii="Times New Roman" w:hAnsi="Times New Roman" w:cs="Times New Roman"/>
        </w:rPr>
        <w:sym w:font="Symbol" w:char="F02A"/>
      </w:r>
      <w:r w:rsidRPr="00EF53B3">
        <w:rPr>
          <w:rStyle w:val="FontStyle111"/>
          <w:rFonts w:ascii="Times New Roman" w:hAnsi="Times New Roman" w:cs="Times New Roman"/>
        </w:rPr>
        <w:t>)</w:t>
      </w:r>
    </w:p>
    <w:p w:rsidR="00AD2E9F" w:rsidRPr="00EF53B3" w:rsidRDefault="00AD2E9F" w:rsidP="00E50663">
      <w:pPr>
        <w:pStyle w:val="Style5"/>
        <w:widowControl/>
        <w:ind w:firstLine="426"/>
        <w:jc w:val="left"/>
        <w:rPr>
          <w:rStyle w:val="FontStyle111"/>
          <w:rFonts w:ascii="Times New Roman" w:hAnsi="Times New Roman" w:cs="Times New Roman"/>
          <w:b w:val="0"/>
          <w:bCs w:val="0"/>
        </w:rPr>
      </w:pPr>
      <w:r w:rsidRPr="00EF53B3">
        <w:rPr>
          <w:rStyle w:val="FontStyle111"/>
          <w:rFonts w:ascii="Times New Roman" w:hAnsi="Times New Roman" w:cs="Times New Roman"/>
        </w:rPr>
        <w:sym w:font="Symbol" w:char="F02A"/>
      </w:r>
      <w:r w:rsidRPr="00EF53B3">
        <w:rPr>
          <w:rStyle w:val="FontStyle111"/>
          <w:rFonts w:ascii="Times New Roman" w:hAnsi="Times New Roman" w:cs="Times New Roman"/>
        </w:rPr>
        <w:t xml:space="preserve"> Госман Роза – современная писательница.</w:t>
      </w:r>
    </w:p>
    <w:p w:rsidR="00AD2E9F" w:rsidRDefault="00AD2E9F" w:rsidP="00E50663">
      <w:pPr>
        <w:pStyle w:val="Style5"/>
        <w:widowControl/>
        <w:ind w:firstLine="426"/>
        <w:rPr>
          <w:rStyle w:val="FontStyle111"/>
          <w:rFonts w:ascii="Times New Roman" w:hAnsi="Times New Roman" w:cs="Times New Roman"/>
          <w:i w:val="0"/>
          <w:iCs w:val="0"/>
        </w:rPr>
      </w:pPr>
    </w:p>
    <w:p w:rsidR="00AD2E9F" w:rsidRPr="00EF53B3" w:rsidRDefault="00AD2E9F" w:rsidP="00E50663">
      <w:pPr>
        <w:pStyle w:val="Style5"/>
        <w:widowControl/>
        <w:ind w:firstLine="426"/>
        <w:rPr>
          <w:rStyle w:val="FontStyle111"/>
          <w:rFonts w:ascii="Times New Roman" w:hAnsi="Times New Roman" w:cs="Times New Roman"/>
          <w:b w:val="0"/>
          <w:bCs w:val="0"/>
          <w:i w:val="0"/>
          <w:iCs w:val="0"/>
        </w:rPr>
      </w:pPr>
      <w:r w:rsidRPr="00EF53B3">
        <w:rPr>
          <w:rStyle w:val="FontStyle111"/>
          <w:rFonts w:ascii="Times New Roman" w:hAnsi="Times New Roman" w:cs="Times New Roman"/>
        </w:rPr>
        <w:t xml:space="preserve">15.2. </w:t>
      </w:r>
      <w:r w:rsidRPr="00EF53B3">
        <w:rPr>
          <w:rStyle w:val="FontStyle142"/>
          <w:rFonts w:ascii="Times New Roman" w:hAnsi="Times New Roman" w:cs="Times New Roman"/>
          <w:sz w:val="24"/>
          <w:szCs w:val="24"/>
        </w:rPr>
        <w:t>Напишите сочинение-рассуждение. Объясните, как Вы понимаете смысл фрагмента (предложения 45 – 50) текста: «</w:t>
      </w:r>
      <w:r w:rsidRPr="00EF53B3">
        <w:rPr>
          <w:rStyle w:val="FontStyle111"/>
          <w:rFonts w:ascii="Times New Roman" w:hAnsi="Times New Roman" w:cs="Times New Roman"/>
        </w:rPr>
        <w:t xml:space="preserve">Оля видела, как в глазах Лены появилась растерянность. А следом и нестерпимый стыд и страх. А Ольга сидела, не меняя выражения лица, и с горечью думала: «Да, значит, это правда… Так пусть же судит тебя твоя совесть. А я прощаю». </w:t>
      </w:r>
    </w:p>
    <w:p w:rsidR="00AD2E9F" w:rsidRPr="00EF53B3" w:rsidRDefault="00AD2E9F" w:rsidP="00E50663">
      <w:pPr>
        <w:pStyle w:val="Style13"/>
        <w:widowControl/>
        <w:spacing w:line="240" w:lineRule="auto"/>
        <w:ind w:firstLine="284"/>
        <w:jc w:val="left"/>
        <w:rPr>
          <w:rStyle w:val="FontStyle111"/>
          <w:rFonts w:ascii="Times New Roman" w:hAnsi="Times New Roman" w:cs="Times New Roman"/>
          <w:i w:val="0"/>
          <w:iCs w:val="0"/>
        </w:rPr>
      </w:pPr>
      <w:r w:rsidRPr="00EF53B3">
        <w:rPr>
          <w:rStyle w:val="FontStyle111"/>
          <w:rFonts w:ascii="Times New Roman" w:hAnsi="Times New Roman" w:cs="Times New Roman"/>
        </w:rPr>
        <w:t xml:space="preserve">Приведите в сочинении два аргумента из прочитанного текста, подтверждающие Ваши рассуждения. </w:t>
      </w:r>
    </w:p>
    <w:p w:rsidR="00AD2E9F" w:rsidRPr="00EF53B3" w:rsidRDefault="00AD2E9F" w:rsidP="00E50663">
      <w:pPr>
        <w:pStyle w:val="Style10"/>
        <w:widowControl/>
        <w:spacing w:line="240" w:lineRule="auto"/>
        <w:ind w:firstLine="284"/>
        <w:rPr>
          <w:rStyle w:val="FontStyle111"/>
          <w:rFonts w:ascii="Times New Roman" w:hAnsi="Times New Roman" w:cs="Times New Roman"/>
          <w:i w:val="0"/>
          <w:iCs w:val="0"/>
        </w:rPr>
      </w:pPr>
    </w:p>
    <w:p w:rsidR="00AD2E9F" w:rsidRPr="00EF53B3" w:rsidRDefault="00AD2E9F" w:rsidP="00E50663">
      <w:pPr>
        <w:pStyle w:val="Style10"/>
        <w:widowControl/>
        <w:spacing w:line="240" w:lineRule="auto"/>
        <w:ind w:firstLine="284"/>
        <w:rPr>
          <w:rStyle w:val="FontStyle111"/>
          <w:rFonts w:ascii="Times New Roman" w:hAnsi="Times New Roman" w:cs="Times New Roman"/>
          <w:i w:val="0"/>
          <w:iCs w:val="0"/>
        </w:rPr>
      </w:pPr>
      <w:r>
        <w:rPr>
          <w:noProof/>
        </w:rPr>
        <w:pict>
          <v:shape id="_x0000_s1029" type="#_x0000_t75" alt="79401384.jpg" style="position:absolute;left:0;text-align:left;margin-left:184.65pt;margin-top:0;width:224.15pt;height:215.05pt;z-index:251653632;visibility:visible;mso-wrap-distance-left:9.48pt;mso-wrap-distance-top:.96pt;mso-wrap-distance-right:9.66pt;mso-wrap-distance-bottom:1.5pt;mso-position-horizontal:right;mso-position-horizontal-relative:margin;mso-position-vertical:bottom;mso-position-vertical-relative:margin">
            <v:imagedata r:id="rId10" o:title=""/>
            <o:lock v:ext="edit" aspectratio="f"/>
            <w10:wrap type="square" anchorx="margin" anchory="margin"/>
          </v:shape>
        </w:pict>
      </w:r>
      <w:r w:rsidRPr="00EF53B3">
        <w:rPr>
          <w:rStyle w:val="FontStyle111"/>
          <w:rFonts w:ascii="Times New Roman" w:hAnsi="Times New Roman" w:cs="Times New Roman"/>
        </w:rPr>
        <w:t xml:space="preserve">15.3. Как Вы понимаете значение слова ДРУЖБА? Сформулируйте и прокомментируйте данное Вами определение. </w:t>
      </w:r>
      <w:r w:rsidRPr="00EF53B3">
        <w:rPr>
          <w:rStyle w:val="FontStyle142"/>
          <w:rFonts w:ascii="Times New Roman" w:hAnsi="Times New Roman" w:cs="Times New Roman"/>
          <w:sz w:val="24"/>
          <w:szCs w:val="24"/>
        </w:rPr>
        <w:t xml:space="preserve">Напишите сочинение-рассуждение на тему: «Что такое дружба?», взяв в качестве тезиса данное Вами определение. </w:t>
      </w:r>
      <w:r w:rsidRPr="00EF53B3">
        <w:rPr>
          <w:rStyle w:val="FontStyle111"/>
          <w:rFonts w:ascii="Times New Roman" w:hAnsi="Times New Roman" w:cs="Times New Roman"/>
        </w:rPr>
        <w:t xml:space="preserve">Аргументируя свой тезис, приведите 2 (два) примера – аргумента, подтверждающих Ваши рассуждения: один пример – аргумент приведите из прочитанного текста, а второй – из Вашего жизненного опыта. </w:t>
      </w:r>
    </w:p>
    <w:p w:rsidR="00AD2E9F" w:rsidRPr="007A6DCD" w:rsidRDefault="00AD2E9F" w:rsidP="00E50663">
      <w:pPr>
        <w:rPr>
          <w:rFonts w:ascii="Times New Roman" w:hAnsi="Times New Roman" w:cs="Times New Roman"/>
          <w:b/>
          <w:bCs/>
          <w:color w:val="984806"/>
          <w:sz w:val="28"/>
          <w:szCs w:val="28"/>
        </w:rPr>
      </w:pPr>
      <w:r w:rsidRPr="007A6DCD">
        <w:rPr>
          <w:rStyle w:val="FontStyle111"/>
          <w:rFonts w:ascii="Times New Roman" w:hAnsi="Times New Roman" w:cs="Times New Roman"/>
          <w:color w:val="984806"/>
          <w:sz w:val="28"/>
          <w:szCs w:val="28"/>
        </w:rPr>
        <w:t xml:space="preserve">15.2. </w:t>
      </w:r>
      <w:r w:rsidRPr="007A6DCD">
        <w:rPr>
          <w:rFonts w:ascii="Times New Roman" w:hAnsi="Times New Roman" w:cs="Times New Roman"/>
          <w:b/>
          <w:bCs/>
          <w:color w:val="984806"/>
          <w:sz w:val="28"/>
          <w:szCs w:val="28"/>
        </w:rPr>
        <w:t xml:space="preserve">Сочинение. </w:t>
      </w:r>
    </w:p>
    <w:p w:rsidR="00AD2E9F" w:rsidRPr="009967C2" w:rsidRDefault="00AD2E9F" w:rsidP="00E50663">
      <w:pPr>
        <w:rPr>
          <w:rFonts w:ascii="Times New Roman" w:hAnsi="Times New Roman" w:cs="Times New Roman"/>
          <w:sz w:val="24"/>
          <w:szCs w:val="24"/>
        </w:rPr>
      </w:pPr>
      <w:r w:rsidRPr="009967C2">
        <w:rPr>
          <w:rFonts w:ascii="Times New Roman" w:hAnsi="Times New Roman" w:cs="Times New Roman"/>
          <w:sz w:val="24"/>
          <w:szCs w:val="24"/>
        </w:rPr>
        <w:t xml:space="preserve">     "Оля видела, как в глазах Лены появилась растерянность. А следом и нестерпимый стыд и страх. А Ольга сидела, не меняя выражения лица, и с горечью думала: «Да, значит, это правда… Так пусть же судит тебя твоя совесть. А я прощаю», - пишет Р. Госман. В чём же заключается смысл данного фрагмента текста?   Я думаю, автор хочет научить нас прощать подобные проступки, преподав урок виновному, дабы тот сумел осознать свои ошибки, а дружба при этом сохранилась. Именно так поступила Оля – героиня  данного  текста. Докажем это на примерах. </w:t>
      </w:r>
    </w:p>
    <w:p w:rsidR="00AD2E9F" w:rsidRPr="009967C2" w:rsidRDefault="00AD2E9F" w:rsidP="00E50663">
      <w:pPr>
        <w:rPr>
          <w:rFonts w:ascii="Times New Roman" w:hAnsi="Times New Roman" w:cs="Times New Roman"/>
          <w:sz w:val="24"/>
          <w:szCs w:val="24"/>
        </w:rPr>
      </w:pPr>
      <w:r w:rsidRPr="009967C2">
        <w:rPr>
          <w:rFonts w:ascii="Times New Roman" w:hAnsi="Times New Roman" w:cs="Times New Roman"/>
          <w:sz w:val="24"/>
          <w:szCs w:val="24"/>
        </w:rPr>
        <w:t xml:space="preserve">       Во-первых, в момент разоблачения Лена испытала «нестерпимый стыд и страх», а это значит, что у Ольги получилось вызвать раскаяние у подруги, преподать ей очень умный урок обычным, казалось бы, стихом.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Во-вторых, видя раскаяние Лены, героиня не стала открыто обвинять её в предательстве. Она с горечью простила Лену, решив, пусть виновную «судит совесть».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на примерах я доказала, что автор текста учит нас правильно поступать в подобных ситуациях, делать так, чтобы дружба, которой вы так дорожите, сохранилась.    (163)                                                                                                           </w:t>
      </w: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Добренькая Александра.      </w:t>
      </w:r>
    </w:p>
    <w:p w:rsidR="00AD2E9F" w:rsidRDefault="00AD2E9F" w:rsidP="00E50663">
      <w:pPr>
        <w:rPr>
          <w:rFonts w:ascii="Times New Roman" w:hAnsi="Times New Roman" w:cs="Times New Roman"/>
          <w:color w:val="984806"/>
          <w:sz w:val="24"/>
          <w:szCs w:val="24"/>
        </w:rPr>
      </w:pPr>
      <w:r w:rsidRPr="003D5DE4">
        <w:rPr>
          <w:rFonts w:ascii="Times New Roman" w:hAnsi="Times New Roman" w:cs="Times New Roman"/>
          <w:color w:val="984806"/>
          <w:sz w:val="24"/>
          <w:szCs w:val="24"/>
        </w:rPr>
        <w:t xml:space="preserve">           </w:t>
      </w:r>
    </w:p>
    <w:p w:rsidR="00AD2E9F" w:rsidRDefault="00AD2E9F" w:rsidP="00E50663">
      <w:pPr>
        <w:rPr>
          <w:rFonts w:ascii="Times New Roman" w:hAnsi="Times New Roman" w:cs="Times New Roman"/>
          <w:color w:val="984806"/>
          <w:sz w:val="24"/>
          <w:szCs w:val="24"/>
        </w:rPr>
      </w:pPr>
    </w:p>
    <w:p w:rsidR="00AD2E9F" w:rsidRDefault="00AD2E9F" w:rsidP="00E50663">
      <w:pPr>
        <w:rPr>
          <w:rStyle w:val="FontStyle111"/>
          <w:rFonts w:ascii="Times New Roman" w:hAnsi="Times New Roman" w:cs="Times New Roman"/>
          <w:color w:val="984806"/>
          <w:sz w:val="28"/>
          <w:szCs w:val="28"/>
        </w:rPr>
      </w:pPr>
    </w:p>
    <w:p w:rsidR="00AD2E9F" w:rsidRDefault="00AD2E9F" w:rsidP="00E50663">
      <w:pPr>
        <w:rPr>
          <w:rStyle w:val="FontStyle111"/>
          <w:rFonts w:ascii="Times New Roman" w:hAnsi="Times New Roman" w:cs="Times New Roman"/>
          <w:color w:val="984806"/>
          <w:sz w:val="28"/>
          <w:szCs w:val="28"/>
        </w:rPr>
      </w:pPr>
    </w:p>
    <w:p w:rsidR="00AD2E9F" w:rsidRDefault="00AD2E9F" w:rsidP="00E50663">
      <w:pPr>
        <w:rPr>
          <w:rStyle w:val="FontStyle111"/>
          <w:rFonts w:ascii="Times New Roman" w:hAnsi="Times New Roman" w:cs="Times New Roman"/>
          <w:color w:val="984806"/>
          <w:sz w:val="28"/>
          <w:szCs w:val="28"/>
        </w:rPr>
      </w:pPr>
    </w:p>
    <w:p w:rsidR="00AD2E9F" w:rsidRPr="007A6DCD" w:rsidRDefault="00AD2E9F" w:rsidP="00E50663">
      <w:pPr>
        <w:rPr>
          <w:rFonts w:ascii="Times New Roman" w:hAnsi="Times New Roman" w:cs="Times New Roman"/>
          <w:b/>
          <w:bCs/>
          <w:color w:val="984806"/>
          <w:sz w:val="28"/>
          <w:szCs w:val="28"/>
        </w:rPr>
      </w:pPr>
      <w:r w:rsidRPr="007A6DCD">
        <w:rPr>
          <w:rStyle w:val="FontStyle111"/>
          <w:rFonts w:ascii="Times New Roman" w:hAnsi="Times New Roman" w:cs="Times New Roman"/>
          <w:color w:val="984806"/>
          <w:sz w:val="28"/>
          <w:szCs w:val="28"/>
        </w:rPr>
        <w:t xml:space="preserve">15.2. </w:t>
      </w:r>
      <w:r w:rsidRPr="007A6DCD">
        <w:rPr>
          <w:rFonts w:ascii="Times New Roman" w:hAnsi="Times New Roman" w:cs="Times New Roman"/>
          <w:b/>
          <w:bCs/>
          <w:color w:val="984806"/>
          <w:sz w:val="28"/>
          <w:szCs w:val="28"/>
        </w:rPr>
        <w:t xml:space="preserve">Сочинение.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w:t>
      </w:r>
      <w:r w:rsidRPr="009967C2">
        <w:rPr>
          <w:rFonts w:ascii="Times New Roman" w:hAnsi="Times New Roman" w:cs="Times New Roman"/>
          <w:sz w:val="24"/>
          <w:szCs w:val="24"/>
        </w:rPr>
        <w:t>"Оля видела, как в глазах Лены появилась растерянность. А следом и нестерпимый стыд и страх. А Ольга сидела, не меняя выражения лица, и с горечью думала: «Да, значит, это правда… Так пусть же судит тебя твоя совесть. А я прощаю», - пишет Р. Госман. Я думаю, смысл этого фрагмента заключается в том, чтобы показать правильность выбора Оли.</w:t>
      </w:r>
      <w:r w:rsidRPr="00EF53B3">
        <w:rPr>
          <w:rFonts w:ascii="Times New Roman" w:hAnsi="Times New Roman" w:cs="Times New Roman"/>
          <w:sz w:val="24"/>
          <w:szCs w:val="24"/>
        </w:rPr>
        <w:t xml:space="preserve">  Она не устроила скандал, не разорвала отношения с Леной, но дала ей очень важный урок, которым её подруга сполна оплатила Олину веру в неё.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Очень обидно, что та замечательная дружба, описанная в тексте, началась с лести (предложение 17). Хотя это всё же сделало Олю счастливой – ведь её стихи оценили!  Но чем выше ты возносишься, тем больнее тебе будет падать…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Предательство Лены подкосило Олю и заставило усомниться в подруге (предложение 23). Была потеряна незаменимая частичка дружбы – Доверие! Ведь его восстановить совсем не просто, но утешением для девушки могла быть мысль о том, что Лене всё же было стыдно. И это неплохой знак! Я тоже прощала предательство, но дружить с человеком после этого очень сложно. Да и главное – страшно. Что если ты восстановишь своё доверие, а тебя снова предадут? Боишься опять почувствовать ту боль, отчаяние…. На прощение нужно много времени…  А червячок недоверия и сомнения очень часто будет грызть душу преданного.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F53B3">
        <w:rPr>
          <w:rFonts w:ascii="Times New Roman" w:hAnsi="Times New Roman" w:cs="Times New Roman"/>
          <w:sz w:val="24"/>
          <w:szCs w:val="24"/>
        </w:rPr>
        <w:t>Я думаю, в этом фрагменте автор хотел показать, насколько может быть ужасно  предательство, насколько п</w:t>
      </w:r>
      <w:r>
        <w:rPr>
          <w:rFonts w:ascii="Times New Roman" w:hAnsi="Times New Roman" w:cs="Times New Roman"/>
          <w:sz w:val="24"/>
          <w:szCs w:val="24"/>
        </w:rPr>
        <w:t xml:space="preserve">ечально разбившееся доверие.  </w:t>
      </w:r>
      <w:r w:rsidRPr="00EF53B3">
        <w:rPr>
          <w:rFonts w:ascii="Times New Roman" w:hAnsi="Times New Roman" w:cs="Times New Roman"/>
          <w:sz w:val="24"/>
          <w:szCs w:val="24"/>
        </w:rPr>
        <w:t xml:space="preserve">Ведь для того, чтобы построить дружбу, нужны годы, а разрушить всё можно за секунду.  Так, может, стоит подумать о том, чтобы не предавать? Ведь впоследствии и в ваших глазах  может появиться  «нестерпимый стыд и страх».              (215).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Кракулева Маргарита.                                                                                                          </w:t>
      </w:r>
    </w:p>
    <w:p w:rsidR="00AD2E9F" w:rsidRPr="007A6DCD" w:rsidRDefault="00AD2E9F" w:rsidP="00E50663">
      <w:pPr>
        <w:rPr>
          <w:rStyle w:val="FontStyle142"/>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 xml:space="preserve">15.3. Сочинение.  </w:t>
      </w:r>
      <w:r w:rsidRPr="007A6DCD">
        <w:rPr>
          <w:rStyle w:val="FontStyle142"/>
          <w:rFonts w:ascii="Times New Roman" w:hAnsi="Times New Roman" w:cs="Times New Roman"/>
          <w:color w:val="984806"/>
          <w:sz w:val="28"/>
          <w:szCs w:val="28"/>
        </w:rPr>
        <w:t>Что такое дружба?</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Дружба – сложные взаимоотношения людей, основанные на доверии, терпении и преданности. Но эту духовную ценность, как и другие «бриллианты жизни», очень часто искажают и уродуют, превращая в лицемерное, разрушающее орудие пыток. И всё же стоит верить, что иногда свое преданностью и милосердием ты можешь научить человека настоящей Дружбе.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Так, в представленном тексте Ленка сделала дружбу лицемерной, а ведь Оля дружила праведно! И, превратив дружбу в жестокую пытку, Ленка испытала чувство стыда (предложение 46). Но Оля смогла остаться выше всех обид и боли и «дала» Ленке прощение, оставила её наедине со своей совестью, оставаясь преданной своей подруге (предложения 51-58). Так, глядя на настоящего человека, Олю, Ленка смогла понять истинное значение дружбы и стать настоящей подругой для Оли.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И всё же я могу понять, что в это время чувствовала Оля! Каково ей было? Ведь непросто снова доверять человеку после такого ранения в сердце! Самые близкие люди, те, кому мы всей душой доверяем, точно знают, куда бить. Если дорогой тебе человек нанесёт такой удар на поражение, будет очень и очень не просто его парировать. Этот удар, безусловно, глубоко заденет душу.. Но, с другой стороны, как убеждает нас жизненный опыт, каждый человек заслуживает второй шанс, но не каждый преданный способен его предоставить И если уж вам даровали такую возможность, вы просто не имеете прав предать снова. Я надеюсь… </w:t>
      </w:r>
    </w:p>
    <w:p w:rsidR="00AD2E9F" w:rsidRPr="00EF53B3" w:rsidRDefault="00AD2E9F" w:rsidP="00E50663">
      <w:pPr>
        <w:pStyle w:val="NoSpacing"/>
        <w:rPr>
          <w:rStyle w:val="FontStyle142"/>
          <w:rFonts w:ascii="Times New Roman" w:hAnsi="Times New Roman" w:cs="Times New Roman"/>
          <w:sz w:val="24"/>
          <w:szCs w:val="24"/>
        </w:rPr>
      </w:pPr>
      <w:r>
        <w:rPr>
          <w:noProof/>
        </w:rPr>
        <w:pict>
          <v:shape id="Рисунок 2" o:spid="_x0000_s1030" type="#_x0000_t75" alt="Children-Oil-Painting-58.jpg" style="position:absolute;margin-left:0;margin-top:0;width:147.35pt;height:162.25pt;z-index:251654656;visibility:visible;mso-wrap-distance-top:.96pt;mso-wrap-distance-right:9.69pt;mso-wrap-distance-bottom:1.65pt;mso-position-horizontal:left;mso-position-horizontal-relative:margin;mso-position-vertical:top;mso-position-vertical-relative:margin">
            <v:imagedata r:id="rId11" o:title=""/>
            <o:lock v:ext="edit" aspectratio="f"/>
            <w10:wrap type="square" anchorx="margin" anchory="margin"/>
          </v:shape>
        </w:pict>
      </w:r>
      <w:r w:rsidRPr="00EF53B3">
        <w:rPr>
          <w:rStyle w:val="FontStyle142"/>
          <w:rFonts w:ascii="Times New Roman" w:hAnsi="Times New Roman" w:cs="Times New Roman"/>
          <w:sz w:val="24"/>
          <w:szCs w:val="24"/>
        </w:rPr>
        <w:t xml:space="preserve">             Таким образом, я думаю, это очень сложное и часто «запутанное» понятие, осознать весь смысл которого вряд ли удастся за всю свою </w:t>
      </w:r>
      <w:r>
        <w:rPr>
          <w:rStyle w:val="FontStyle142"/>
          <w:rFonts w:ascii="Times New Roman" w:hAnsi="Times New Roman" w:cs="Times New Roman"/>
          <w:sz w:val="24"/>
          <w:szCs w:val="24"/>
        </w:rPr>
        <w:t xml:space="preserve"> </w:t>
      </w:r>
      <w:r w:rsidRPr="00EF53B3">
        <w:rPr>
          <w:rStyle w:val="FontStyle142"/>
          <w:rFonts w:ascii="Times New Roman" w:hAnsi="Times New Roman" w:cs="Times New Roman"/>
          <w:sz w:val="24"/>
          <w:szCs w:val="24"/>
        </w:rPr>
        <w:t xml:space="preserve">жизнь. </w:t>
      </w:r>
    </w:p>
    <w:p w:rsidR="00AD2E9F" w:rsidRDefault="00AD2E9F" w:rsidP="00E50663">
      <w:pPr>
        <w:pStyle w:val="NoSpacing"/>
        <w:rPr>
          <w:rStyle w:val="FontStyle142"/>
          <w:rFonts w:ascii="Times New Roman" w:hAnsi="Times New Roman" w:cs="Times New Roman"/>
          <w:sz w:val="24"/>
          <w:szCs w:val="24"/>
        </w:rPr>
      </w:pPr>
      <w:r>
        <w:rPr>
          <w:rStyle w:val="FontStyle142"/>
          <w:rFonts w:ascii="Times New Roman" w:hAnsi="Times New Roman" w:cs="Times New Roman"/>
          <w:sz w:val="24"/>
          <w:szCs w:val="24"/>
        </w:rPr>
        <w:t xml:space="preserve">                 </w:t>
      </w:r>
      <w:r w:rsidRPr="00EF53B3">
        <w:rPr>
          <w:rStyle w:val="FontStyle142"/>
          <w:rFonts w:ascii="Times New Roman" w:hAnsi="Times New Roman" w:cs="Times New Roman"/>
          <w:sz w:val="24"/>
          <w:szCs w:val="24"/>
        </w:rPr>
        <w:t xml:space="preserve">               </w:t>
      </w:r>
      <w:r>
        <w:rPr>
          <w:rStyle w:val="FontStyle142"/>
          <w:rFonts w:ascii="Times New Roman" w:hAnsi="Times New Roman" w:cs="Times New Roman"/>
          <w:sz w:val="24"/>
          <w:szCs w:val="24"/>
        </w:rPr>
        <w:t xml:space="preserve">              </w:t>
      </w:r>
      <w:r w:rsidRPr="00EF53B3">
        <w:rPr>
          <w:rStyle w:val="FontStyle142"/>
          <w:rFonts w:ascii="Times New Roman" w:hAnsi="Times New Roman" w:cs="Times New Roman"/>
          <w:sz w:val="24"/>
          <w:szCs w:val="24"/>
        </w:rPr>
        <w:t xml:space="preserve"> </w:t>
      </w:r>
      <w:r>
        <w:rPr>
          <w:rStyle w:val="FontStyle142"/>
          <w:rFonts w:ascii="Times New Roman" w:hAnsi="Times New Roman" w:cs="Times New Roman"/>
          <w:sz w:val="24"/>
          <w:szCs w:val="24"/>
        </w:rPr>
        <w:t xml:space="preserve">                                                              </w:t>
      </w:r>
    </w:p>
    <w:p w:rsidR="00AD2E9F" w:rsidRPr="00EF53B3" w:rsidRDefault="00AD2E9F" w:rsidP="00E50663">
      <w:pPr>
        <w:pStyle w:val="NoSpacing"/>
        <w:rPr>
          <w:rFonts w:ascii="Times New Roman" w:hAnsi="Times New Roman" w:cs="Times New Roman"/>
          <w:sz w:val="24"/>
          <w:szCs w:val="24"/>
        </w:rPr>
      </w:pPr>
      <w:r>
        <w:rPr>
          <w:rStyle w:val="FontStyle142"/>
          <w:rFonts w:ascii="Times New Roman" w:hAnsi="Times New Roman" w:cs="Times New Roman"/>
          <w:sz w:val="24"/>
          <w:szCs w:val="24"/>
        </w:rPr>
        <w:t xml:space="preserve">                                                                                               </w:t>
      </w:r>
      <w:r w:rsidRPr="00EF53B3">
        <w:rPr>
          <w:rStyle w:val="FontStyle142"/>
          <w:rFonts w:ascii="Times New Roman" w:hAnsi="Times New Roman" w:cs="Times New Roman"/>
          <w:sz w:val="24"/>
          <w:szCs w:val="24"/>
        </w:rPr>
        <w:t xml:space="preserve">(235). </w:t>
      </w:r>
      <w:r w:rsidRPr="00EF53B3">
        <w:rPr>
          <w:rFonts w:ascii="Times New Roman" w:hAnsi="Times New Roman" w:cs="Times New Roman"/>
          <w:sz w:val="24"/>
          <w:szCs w:val="24"/>
        </w:rPr>
        <w:t xml:space="preserve">Кракулева Маргарита.  </w:t>
      </w:r>
    </w:p>
    <w:p w:rsidR="00AD2E9F" w:rsidRPr="00EF53B3" w:rsidRDefault="00AD2E9F" w:rsidP="00E50663">
      <w:pPr>
        <w:pStyle w:val="Style4"/>
        <w:widowControl/>
        <w:ind w:hanging="4272"/>
        <w:jc w:val="right"/>
        <w:rPr>
          <w:rStyle w:val="FontStyle143"/>
          <w:rFonts w:ascii="Times New Roman" w:hAnsi="Times New Roman" w:cs="Times New Roman"/>
          <w:sz w:val="24"/>
          <w:szCs w:val="24"/>
          <w:u w:val="single"/>
        </w:rPr>
      </w:pPr>
    </w:p>
    <w:p w:rsidR="00AD2E9F" w:rsidRDefault="00AD2E9F" w:rsidP="00E50663">
      <w:pPr>
        <w:pStyle w:val="Style6"/>
        <w:widowControl/>
        <w:spacing w:line="240" w:lineRule="auto"/>
        <w:ind w:firstLine="281"/>
        <w:rPr>
          <w:rStyle w:val="FontStyle142"/>
          <w:rFonts w:ascii="Times New Roman" w:hAnsi="Times New Roman" w:cs="Times New Roman"/>
          <w:b/>
          <w:bCs/>
          <w:sz w:val="24"/>
          <w:szCs w:val="24"/>
        </w:rPr>
      </w:pPr>
    </w:p>
    <w:p w:rsidR="00AD2E9F" w:rsidRDefault="00AD2E9F" w:rsidP="00E50663">
      <w:pPr>
        <w:pStyle w:val="Style6"/>
        <w:widowControl/>
        <w:spacing w:line="240" w:lineRule="auto"/>
        <w:ind w:firstLine="281"/>
        <w:rPr>
          <w:rStyle w:val="FontStyle142"/>
          <w:rFonts w:ascii="Times New Roman" w:hAnsi="Times New Roman" w:cs="Times New Roman"/>
          <w:b/>
          <w:bCs/>
          <w:sz w:val="24"/>
          <w:szCs w:val="24"/>
        </w:rPr>
      </w:pPr>
    </w:p>
    <w:p w:rsidR="00AD2E9F" w:rsidRPr="00EF53B3" w:rsidRDefault="00AD2E9F" w:rsidP="00E50663">
      <w:pPr>
        <w:pStyle w:val="Style6"/>
        <w:widowControl/>
        <w:spacing w:line="240" w:lineRule="auto"/>
        <w:ind w:firstLine="281"/>
        <w:rPr>
          <w:rStyle w:val="FontStyle142"/>
          <w:rFonts w:ascii="Times New Roman" w:hAnsi="Times New Roman" w:cs="Times New Roman"/>
          <w:b/>
          <w:bCs/>
          <w:sz w:val="24"/>
          <w:szCs w:val="24"/>
        </w:rPr>
      </w:pPr>
      <w:r>
        <w:rPr>
          <w:noProof/>
        </w:rPr>
        <w:pict>
          <v:shape id="Рисунок 5" o:spid="_x0000_s1031" type="#_x0000_t75" alt="1300740095_11.jpeg" style="position:absolute;left:0;text-align:left;margin-left:129pt;margin-top:0;width:168.5pt;height:200.15pt;z-index:251656704;visibility:visible;mso-wrap-distance-left:9.48pt;mso-wrap-distance-top:.96pt;mso-wrap-distance-right:9.29pt;mso-wrap-distance-bottom:1.28pt;mso-position-horizontal:right;mso-position-horizontal-relative:margin;mso-position-vertical:bottom;mso-position-vertical-relative:margin">
            <v:imagedata r:id="rId12" o:title=""/>
            <o:lock v:ext="edit" aspectratio="f"/>
            <w10:wrap type="square" anchorx="margin" anchory="margin"/>
          </v:shape>
        </w:pict>
      </w:r>
      <w:r w:rsidRPr="00EF53B3">
        <w:rPr>
          <w:rStyle w:val="FontStyle142"/>
          <w:rFonts w:ascii="Times New Roman" w:hAnsi="Times New Roman" w:cs="Times New Roman"/>
          <w:sz w:val="24"/>
          <w:szCs w:val="24"/>
        </w:rPr>
        <w:t xml:space="preserve">Вариант №5. </w:t>
      </w:r>
    </w:p>
    <w:p w:rsidR="00AD2E9F" w:rsidRPr="00EF53B3" w:rsidRDefault="00AD2E9F" w:rsidP="00E50663">
      <w:pPr>
        <w:pStyle w:val="Style6"/>
        <w:widowControl/>
        <w:spacing w:line="240" w:lineRule="auto"/>
        <w:ind w:firstLine="281"/>
        <w:rPr>
          <w:rStyle w:val="FontStyle142"/>
          <w:rFonts w:ascii="Times New Roman" w:hAnsi="Times New Roman" w:cs="Times New Roman"/>
          <w:sz w:val="24"/>
          <w:szCs w:val="24"/>
        </w:rPr>
      </w:pPr>
    </w:p>
    <w:p w:rsidR="00AD2E9F" w:rsidRPr="00EF53B3" w:rsidRDefault="00AD2E9F" w:rsidP="00E50663">
      <w:pPr>
        <w:pStyle w:val="Style6"/>
        <w:widowControl/>
        <w:spacing w:line="240" w:lineRule="auto"/>
        <w:ind w:firstLine="281"/>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(1)Когда ему было лет девять, он часто приходил в зоопарк, где знал, казалось, каждую дырку в деревянном заборе, каждый закоулок между клетками. (2)Здесь он познакомился с Машей. (3)Она была то ли студенткой, то ли практиканткой и работала с медведями. (4)Маша позволяла Тимофею смотреть, как она кормит маленьких медвежат. (5)Однажды он принёс воды, когда медвежонок разлил полное ведро, и с тех пор она разрешала Тимофею помогать ей.</w:t>
      </w: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(6)Он видел всё в розовом свете рядом с этой Машей. (7)Он очень хотел сделать что-нибудь такое невиданное, огромное, чтобы она была не просто удивлена, а потрясена.</w:t>
      </w:r>
    </w:p>
    <w:p w:rsidR="00AD2E9F" w:rsidRPr="00EF53B3" w:rsidRDefault="00AD2E9F" w:rsidP="00E50663">
      <w:pPr>
        <w:pStyle w:val="Style6"/>
        <w:widowControl/>
        <w:spacing w:line="240" w:lineRule="auto"/>
        <w:ind w:firstLine="27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(8)На длинной рогатой палке она переводила медвежат на площадку молодняка, а Тимофей шёл рядом и нёс мешок с хлебом и морковкой и страшно гордился собой. (9)Все вокруг провожали их глазами и показывали пальцами, а Тимофей важно шагал так, как будто имел на это право, как будто он не хулиган и мелкий воришка, а с ними, с этой удивительной храброй девушкой и её медведями. (10)Он помогает их переводить, ему доверили важное и почти опасное дело, и ни одна контролёрша не посмеет подойти и спросить у него билет, потому что он – с Машей, которую в зоопарке все знали.</w:t>
      </w:r>
    </w:p>
    <w:p w:rsidR="00AD2E9F" w:rsidRPr="00EF53B3" w:rsidRDefault="00AD2E9F" w:rsidP="00E50663">
      <w:pPr>
        <w:pStyle w:val="Style6"/>
        <w:widowControl/>
        <w:spacing w:line="240" w:lineRule="auto"/>
        <w:ind w:firstLine="281"/>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(11)Девушка как-то быстро поняла, что он всё время хочет есть. (12)И стала подкармливать его бутербродами с колбасой. (13)У Тимофея была сумасшедшая гордость, но он ел потому, что голод совсем одолел, а колбаса казалась необыкновенным, божественным наслаждением. (14)Никогда в жизни потом он не ел такой колбасы.</w:t>
      </w:r>
    </w:p>
    <w:p w:rsidR="00AD2E9F" w:rsidRPr="00EF53B3" w:rsidRDefault="00AD2E9F" w:rsidP="00E50663">
      <w:pPr>
        <w:pStyle w:val="Style6"/>
        <w:widowControl/>
        <w:spacing w:line="240" w:lineRule="auto"/>
        <w:ind w:firstLine="281"/>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(15)0днажды она купила ему мороженое, чем оскорбила его ужасно. (16)Поесть не очень стыдно, когда от голода подводит худой грязный живот и в глазах темнеет. (17)Но мороженое! (18)Такого унижения Тимофей перенести не мог. (19)Если она хочет, он будет с ней дружить, а подачек ему не надо.</w:t>
      </w:r>
    </w:p>
    <w:p w:rsidR="00AD2E9F" w:rsidRPr="00EF53B3" w:rsidRDefault="00AD2E9F" w:rsidP="00E50663">
      <w:pPr>
        <w:pStyle w:val="Style27"/>
        <w:widowControl/>
        <w:tabs>
          <w:tab w:val="left" w:pos="0"/>
        </w:tabs>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(20)Они быстро помирились, и как-то так вышло, что сразу же после этого съели это мороженое, разделив пополам.</w:t>
      </w:r>
    </w:p>
    <w:p w:rsidR="00AD2E9F" w:rsidRPr="00EF53B3" w:rsidRDefault="00AD2E9F" w:rsidP="00E50663">
      <w:pPr>
        <w:pStyle w:val="Style27"/>
        <w:widowControl/>
        <w:tabs>
          <w:tab w:val="left" w:pos="713"/>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(21)Потом она вышла замуж и уехала.</w:t>
      </w:r>
    </w:p>
    <w:p w:rsidR="00AD2E9F" w:rsidRPr="00EF53B3" w:rsidRDefault="00AD2E9F" w:rsidP="00E50663">
      <w:pPr>
        <w:pStyle w:val="Style27"/>
        <w:widowControl/>
        <w:tabs>
          <w:tab w:val="left" w:pos="684"/>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(22)«Я не могу взять тебя с собой, – сказала она. – (23)Ты понимаешь? (24)Я очень хотела бы, но не могу».</w:t>
      </w:r>
    </w:p>
    <w:p w:rsidR="00AD2E9F" w:rsidRPr="00EF53B3" w:rsidRDefault="00AD2E9F" w:rsidP="00E50663">
      <w:pPr>
        <w:pStyle w:val="Style6"/>
        <w:widowControl/>
        <w:spacing w:line="240" w:lineRule="auto"/>
        <w:ind w:firstLine="281"/>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(25)При ней он не мог расплакаться. (26)Чёрный от внезапно свалившегося на него горя, он ушёл, решив больше не приходить никогда, но через три дня явился снова в надежде, что весь этот ужас про её отъезд – неправда.</w:t>
      </w:r>
    </w:p>
    <w:p w:rsidR="00AD2E9F" w:rsidRPr="00EF53B3" w:rsidRDefault="00AD2E9F" w:rsidP="00E50663">
      <w:pPr>
        <w:pStyle w:val="Style6"/>
        <w:widowControl/>
        <w:spacing w:line="240" w:lineRule="auto"/>
        <w:ind w:firstLine="281"/>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(27)Чужая тётка в тёплом ватнике чистила клетки и покрикивала на медвежат. (28)Маша никогда ни на кого не кричала. (29)Выросшие за лето медвежата играли на камнях и даже не заметили Тимофея, прижавшегося к сетке.</w:t>
      </w:r>
    </w:p>
    <w:p w:rsidR="00AD2E9F" w:rsidRDefault="00AD2E9F" w:rsidP="00E50663">
      <w:pPr>
        <w:pStyle w:val="Style6"/>
        <w:widowControl/>
        <w:spacing w:line="240" w:lineRule="auto"/>
        <w:ind w:firstLine="281"/>
        <w:rPr>
          <w:rStyle w:val="FontStyle142"/>
          <w:rFonts w:ascii="Times New Roman" w:hAnsi="Times New Roman" w:cs="Times New Roman"/>
          <w:sz w:val="24"/>
          <w:szCs w:val="24"/>
        </w:rPr>
      </w:pPr>
    </w:p>
    <w:p w:rsidR="00AD2E9F" w:rsidRPr="00EF53B3" w:rsidRDefault="00AD2E9F" w:rsidP="00E50663">
      <w:pPr>
        <w:pStyle w:val="Style6"/>
        <w:widowControl/>
        <w:spacing w:line="240" w:lineRule="auto"/>
        <w:ind w:firstLine="281"/>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(30)В зоопарке почти никого не было: холодно, осень, будний день. (31)Он обошёл все клетки, проверил всех зверей. (32)Всё было в порядке. (ЗЗ)Устав бродить, он лёг под одним из громадных деревьев.</w:t>
      </w:r>
    </w:p>
    <w:p w:rsidR="00AD2E9F" w:rsidRPr="00EF53B3" w:rsidRDefault="00AD2E9F" w:rsidP="00E50663">
      <w:pPr>
        <w:pStyle w:val="Style6"/>
        <w:widowControl/>
        <w:spacing w:line="240" w:lineRule="auto"/>
        <w:ind w:firstLine="27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(34)Сначала он просто лежал на куче листьев, потом стал тихонечко подвывать, засовывая между колен замёрзшие грязные руки.</w:t>
      </w:r>
    </w:p>
    <w:p w:rsidR="00AD2E9F" w:rsidRPr="00EF53B3" w:rsidRDefault="00AD2E9F" w:rsidP="00E50663">
      <w:pPr>
        <w:pStyle w:val="Style6"/>
        <w:widowControl/>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(35)Всё кончилось. (36)Больше в его жизни ничего не будет. (37)Он остался совсем один. (38)Маши больше не будет. (39)И лета больше не будет. (40)Будут осень, дождь, ранние сумерки, а к весне медвежата совсем вырастут и больше не узнают его.</w:t>
      </w:r>
      <w:r w:rsidRPr="00EF53B3">
        <w:rPr>
          <w:rFonts w:ascii="Times New Roman" w:hAnsi="Times New Roman" w:cs="Times New Roman"/>
        </w:rPr>
        <w:t xml:space="preserve"> </w:t>
      </w:r>
      <w:r w:rsidRPr="00EF53B3">
        <w:rPr>
          <w:rStyle w:val="FontStyle142"/>
          <w:rFonts w:ascii="Times New Roman" w:hAnsi="Times New Roman" w:cs="Times New Roman"/>
          <w:sz w:val="24"/>
          <w:szCs w:val="24"/>
        </w:rPr>
        <w:t xml:space="preserve">(41)Маленький Тимофей долго жалел себя, лёжа на куче опавших листьев и глядя в далёкое равнодушное небо. (42)Потом встал и ушёл из зоопарка. </w:t>
      </w:r>
    </w:p>
    <w:p w:rsidR="00AD2E9F" w:rsidRPr="00EF53B3" w:rsidRDefault="00AD2E9F" w:rsidP="00E50663">
      <w:pPr>
        <w:pStyle w:val="Style6"/>
        <w:widowControl/>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(43)Навсегда.</w:t>
      </w:r>
    </w:p>
    <w:p w:rsidR="00AD2E9F" w:rsidRPr="00EF53B3" w:rsidRDefault="00AD2E9F" w:rsidP="00E50663">
      <w:pPr>
        <w:pStyle w:val="Style3"/>
        <w:widowControl/>
        <w:jc w:val="righ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(По Т. Устиновой*)</w:t>
      </w:r>
    </w:p>
    <w:p w:rsidR="00AD2E9F" w:rsidRPr="009B52FB" w:rsidRDefault="00AD2E9F" w:rsidP="00E50663">
      <w:pPr>
        <w:spacing w:after="0" w:line="240" w:lineRule="auto"/>
        <w:ind w:firstLine="284"/>
        <w:rPr>
          <w:rFonts w:ascii="Times New Roman" w:hAnsi="Times New Roman" w:cs="Times New Roman"/>
          <w:b/>
          <w:bCs/>
          <w:sz w:val="24"/>
          <w:szCs w:val="24"/>
        </w:rPr>
      </w:pPr>
      <w:r w:rsidRPr="009B52FB">
        <w:rPr>
          <w:rFonts w:ascii="Times New Roman" w:hAnsi="Times New Roman" w:cs="Times New Roman"/>
          <w:b/>
          <w:bCs/>
          <w:sz w:val="24"/>
          <w:szCs w:val="24"/>
        </w:rPr>
        <w:t>15.2.</w:t>
      </w:r>
      <w:r w:rsidRPr="009B52FB">
        <w:rPr>
          <w:rFonts w:ascii="Times New Roman" w:hAnsi="Times New Roman" w:cs="Times New Roman"/>
          <w:sz w:val="24"/>
          <w:szCs w:val="24"/>
        </w:rPr>
        <w:t xml:space="preserve"> Напишите сочинение-рассуждение. Объясните, как Вы понимаете смысл финала текста: </w:t>
      </w:r>
      <w:r w:rsidRPr="009B52FB">
        <w:rPr>
          <w:rFonts w:ascii="Times New Roman" w:hAnsi="Times New Roman" w:cs="Times New Roman"/>
          <w:b/>
          <w:bCs/>
          <w:sz w:val="24"/>
          <w:szCs w:val="24"/>
        </w:rPr>
        <w:t>«Маленький Тимофей долго жалел себя, лёжа на куче опавших листьев и глядя в далёкое равнодушное небо. Потом встал и ушёл из зоопарка. Навсегда».</w:t>
      </w:r>
    </w:p>
    <w:p w:rsidR="00AD2E9F" w:rsidRPr="009B52FB" w:rsidRDefault="00AD2E9F" w:rsidP="00E50663">
      <w:pPr>
        <w:pStyle w:val="Style13"/>
        <w:widowControl/>
        <w:spacing w:line="240" w:lineRule="auto"/>
        <w:ind w:firstLine="284"/>
        <w:jc w:val="left"/>
        <w:rPr>
          <w:rStyle w:val="FontStyle142"/>
          <w:rFonts w:ascii="Times New Roman" w:hAnsi="Times New Roman" w:cs="Times New Roman"/>
          <w:sz w:val="24"/>
          <w:szCs w:val="24"/>
        </w:rPr>
      </w:pPr>
      <w:r w:rsidRPr="009B52FB">
        <w:rPr>
          <w:rStyle w:val="FontStyle111"/>
          <w:rFonts w:ascii="Times New Roman" w:hAnsi="Times New Roman" w:cs="Times New Roman"/>
        </w:rPr>
        <w:t xml:space="preserve">Приведите в сочинении два аргумента из прочитанного текста, подтверждающие Ваши рассуждения. </w:t>
      </w:r>
      <w:r w:rsidRPr="009B52FB">
        <w:rPr>
          <w:rStyle w:val="FontStyle142"/>
          <w:rFonts w:ascii="Times New Roman" w:hAnsi="Times New Roman" w:cs="Times New Roman"/>
          <w:sz w:val="24"/>
          <w:szCs w:val="24"/>
        </w:rPr>
        <w:t>Приводя примеры, указывайте номера нужных предложений или применяйте цитирование.</w:t>
      </w:r>
    </w:p>
    <w:p w:rsidR="00AD2E9F" w:rsidRPr="009B52FB" w:rsidRDefault="00AD2E9F" w:rsidP="00E50663">
      <w:pPr>
        <w:pStyle w:val="Style6"/>
        <w:widowControl/>
        <w:spacing w:line="240" w:lineRule="auto"/>
        <w:ind w:firstLine="281"/>
        <w:rPr>
          <w:rFonts w:ascii="Times New Roman" w:hAnsi="Times New Roman" w:cs="Times New Roman"/>
          <w:b/>
          <w:bCs/>
        </w:rPr>
      </w:pPr>
    </w:p>
    <w:p w:rsidR="00AD2E9F" w:rsidRPr="007A6DCD" w:rsidRDefault="00AD2E9F" w:rsidP="00E50663">
      <w:pPr>
        <w:pStyle w:val="Style6"/>
        <w:widowControl/>
        <w:spacing w:line="240" w:lineRule="auto"/>
        <w:ind w:firstLine="281"/>
        <w:rPr>
          <w:rStyle w:val="FontStyle142"/>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15.2.</w:t>
      </w:r>
      <w:r w:rsidRPr="007A6DCD">
        <w:rPr>
          <w:rFonts w:ascii="Times New Roman" w:hAnsi="Times New Roman" w:cs="Times New Roman"/>
          <w:color w:val="984806"/>
          <w:sz w:val="28"/>
          <w:szCs w:val="28"/>
        </w:rPr>
        <w:t xml:space="preserve"> </w:t>
      </w:r>
      <w:r w:rsidRPr="007A6DCD">
        <w:rPr>
          <w:rStyle w:val="FontStyle142"/>
          <w:rFonts w:ascii="Times New Roman" w:hAnsi="Times New Roman" w:cs="Times New Roman"/>
          <w:color w:val="984806"/>
          <w:sz w:val="28"/>
          <w:szCs w:val="28"/>
        </w:rPr>
        <w:t xml:space="preserve"> Сочинение. </w:t>
      </w:r>
    </w:p>
    <w:p w:rsidR="00AD2E9F" w:rsidRPr="007A6DCD" w:rsidRDefault="00AD2E9F" w:rsidP="00E50663">
      <w:pPr>
        <w:spacing w:after="0" w:line="240" w:lineRule="auto"/>
        <w:ind w:firstLine="284"/>
        <w:rPr>
          <w:rFonts w:ascii="Times New Roman" w:hAnsi="Times New Roman" w:cs="Times New Roman"/>
          <w:sz w:val="28"/>
          <w:szCs w:val="28"/>
        </w:rPr>
      </w:pPr>
    </w:p>
    <w:p w:rsidR="00AD2E9F" w:rsidRPr="009B52FB" w:rsidRDefault="00AD2E9F" w:rsidP="00E50663">
      <w:pPr>
        <w:spacing w:after="0" w:line="240" w:lineRule="auto"/>
        <w:ind w:firstLine="284"/>
        <w:rPr>
          <w:rFonts w:ascii="Times New Roman" w:hAnsi="Times New Roman" w:cs="Times New Roman"/>
          <w:sz w:val="24"/>
          <w:szCs w:val="24"/>
        </w:rPr>
      </w:pPr>
      <w:r w:rsidRPr="009B52FB">
        <w:rPr>
          <w:rFonts w:ascii="Times New Roman" w:hAnsi="Times New Roman" w:cs="Times New Roman"/>
          <w:sz w:val="24"/>
          <w:szCs w:val="24"/>
        </w:rPr>
        <w:t xml:space="preserve">«Маленький Тимофей долго жалел себя, лёжа на куче опавших листьев и глядя в далёкое равнодушное небо. Потом встал и ушёл из зоопарка. Навсегда», - так заканчивает текст Татьяна Витальевна Устинова. Смысл этих финальных строк я понимаю так. Тимофей не мог вытерпеть горя одиночества и разлуки, поэтому и уходит из зоопарка. Приведу примеры-аргументы, доказывающие это. </w:t>
      </w:r>
    </w:p>
    <w:p w:rsidR="00AD2E9F" w:rsidRPr="009B52FB" w:rsidRDefault="00AD2E9F" w:rsidP="00E50663">
      <w:pPr>
        <w:spacing w:after="0" w:line="240" w:lineRule="auto"/>
        <w:ind w:firstLine="284"/>
        <w:rPr>
          <w:rFonts w:ascii="Times New Roman" w:hAnsi="Times New Roman" w:cs="Times New Roman"/>
          <w:sz w:val="24"/>
          <w:szCs w:val="24"/>
        </w:rPr>
      </w:pPr>
      <w:r w:rsidRPr="009B52FB">
        <w:rPr>
          <w:rFonts w:ascii="Times New Roman" w:hAnsi="Times New Roman" w:cs="Times New Roman"/>
          <w:sz w:val="24"/>
          <w:szCs w:val="24"/>
        </w:rPr>
        <w:t xml:space="preserve">    Во-первых «маленький Тимофей» регулярно приходил в зоопарк. Ему нравилось ухаживать за беспомощными медвежатами. Это позволяла практикантка Маша, так как доверяла ему. Мальчик в ответ хотел удивить её, сделать что-то приятное. </w:t>
      </w:r>
    </w:p>
    <w:p w:rsidR="00AD2E9F" w:rsidRPr="009B52FB" w:rsidRDefault="00AD2E9F" w:rsidP="00E50663">
      <w:pPr>
        <w:spacing w:after="0" w:line="240" w:lineRule="auto"/>
        <w:ind w:firstLine="284"/>
        <w:rPr>
          <w:rFonts w:ascii="Times New Roman" w:hAnsi="Times New Roman" w:cs="Times New Roman"/>
          <w:sz w:val="24"/>
          <w:szCs w:val="24"/>
        </w:rPr>
      </w:pPr>
      <w:r w:rsidRPr="009B52FB">
        <w:rPr>
          <w:rFonts w:ascii="Times New Roman" w:hAnsi="Times New Roman" w:cs="Times New Roman"/>
          <w:sz w:val="24"/>
          <w:szCs w:val="24"/>
        </w:rPr>
        <w:t xml:space="preserve">  Во-вторых, Маша уезжает и Тимофея накрывает «чёрное горе», в которое он не верит. Эмоции мальчика передаёт ненастная осень, а дождь – слёзы. Тимофей не может глядеть в «равнодушное небо», поэтому уходит из зоопарка навсегда. </w:t>
      </w:r>
    </w:p>
    <w:p w:rsidR="00AD2E9F" w:rsidRPr="009B52FB" w:rsidRDefault="00AD2E9F" w:rsidP="00E50663">
      <w:pPr>
        <w:spacing w:after="0" w:line="240" w:lineRule="auto"/>
        <w:ind w:firstLine="284"/>
        <w:rPr>
          <w:rFonts w:ascii="Times New Roman" w:hAnsi="Times New Roman" w:cs="Times New Roman"/>
          <w:sz w:val="24"/>
          <w:szCs w:val="24"/>
        </w:rPr>
      </w:pPr>
      <w:r w:rsidRPr="009B52FB">
        <w:rPr>
          <w:rFonts w:ascii="Times New Roman" w:hAnsi="Times New Roman" w:cs="Times New Roman"/>
          <w:sz w:val="24"/>
          <w:szCs w:val="24"/>
        </w:rPr>
        <w:t xml:space="preserve">   Итак, автор прочувствовала все тонкие грани сердца мальчика, которое до отъезда Маши испытывало счастье, а вот после наступили «ранние сумерки». Тимофей навсегда покидает зоопарк. ( 141 слово).    </w:t>
      </w:r>
    </w:p>
    <w:p w:rsidR="00AD2E9F" w:rsidRPr="009B52FB" w:rsidRDefault="00AD2E9F" w:rsidP="00E50663">
      <w:pPr>
        <w:spacing w:after="0" w:line="240" w:lineRule="auto"/>
        <w:ind w:firstLine="284"/>
        <w:rPr>
          <w:rFonts w:ascii="Times New Roman" w:hAnsi="Times New Roman" w:cs="Times New Roman"/>
          <w:sz w:val="24"/>
          <w:szCs w:val="24"/>
        </w:rPr>
      </w:pPr>
      <w:r w:rsidRPr="009B52FB">
        <w:rPr>
          <w:rFonts w:ascii="Times New Roman" w:hAnsi="Times New Roman" w:cs="Times New Roman"/>
          <w:sz w:val="24"/>
          <w:szCs w:val="24"/>
        </w:rPr>
        <w:t xml:space="preserve">                                                               Юрша Александр. </w:t>
      </w:r>
    </w:p>
    <w:p w:rsidR="00AD2E9F" w:rsidRPr="009B52FB" w:rsidRDefault="00AD2E9F" w:rsidP="00E50663">
      <w:pPr>
        <w:spacing w:after="0" w:line="240" w:lineRule="auto"/>
        <w:ind w:firstLine="284"/>
        <w:rPr>
          <w:rStyle w:val="FontStyle143"/>
          <w:rFonts w:ascii="Times New Roman" w:hAnsi="Times New Roman" w:cs="Times New Roman"/>
          <w:sz w:val="24"/>
          <w:szCs w:val="24"/>
          <w:u w:val="single"/>
        </w:rPr>
      </w:pPr>
      <w:r w:rsidRPr="009B52FB">
        <w:rPr>
          <w:rFonts w:ascii="Times New Roman" w:hAnsi="Times New Roman" w:cs="Times New Roman"/>
          <w:sz w:val="24"/>
          <w:szCs w:val="24"/>
        </w:rPr>
        <w:t xml:space="preserve">                                             </w:t>
      </w:r>
      <w:r>
        <w:rPr>
          <w:noProof/>
          <w:lang w:eastAsia="ru-RU"/>
        </w:rPr>
        <w:pict>
          <v:shape id="_x0000_s1032" type="#_x0000_t75" alt="65221.jpg" style="position:absolute;left:0;text-align:left;margin-left:277.75pt;margin-top:0;width:317.75pt;height:227.05pt;z-index:251655680;visibility:visible;mso-wrap-distance-top:.96pt;mso-wrap-distance-right:9.44pt;mso-wrap-distance-bottom:1.55pt;mso-position-horizontal:right;mso-position-horizontal-relative:margin;mso-position-vertical:bottom;mso-position-vertical-relative:margin">
            <v:imagedata r:id="rId13" o:title=""/>
            <o:lock v:ext="edit" aspectratio="f"/>
            <w10:wrap type="square" anchorx="margin" anchory="margin"/>
          </v:shape>
        </w:pict>
      </w:r>
      <w:r w:rsidRPr="009B52FB">
        <w:rPr>
          <w:rStyle w:val="FontStyle143"/>
          <w:rFonts w:ascii="Times New Roman" w:hAnsi="Times New Roman" w:cs="Times New Roman"/>
          <w:sz w:val="24"/>
          <w:szCs w:val="24"/>
          <w:u w:val="single"/>
        </w:rPr>
        <w:t>ВАРИАНТ 7</w:t>
      </w:r>
      <w:r w:rsidRPr="009B52FB">
        <w:rPr>
          <w:rStyle w:val="FontStyle143"/>
          <w:rFonts w:ascii="Times New Roman" w:hAnsi="Times New Roman" w:cs="Times New Roman"/>
          <w:sz w:val="24"/>
          <w:szCs w:val="24"/>
        </w:rPr>
        <w:t xml:space="preserve">                                                                                                          </w:t>
      </w:r>
    </w:p>
    <w:p w:rsidR="00AD2E9F" w:rsidRPr="009B52FB" w:rsidRDefault="00AD2E9F" w:rsidP="00E50663">
      <w:pPr>
        <w:pStyle w:val="Style4"/>
        <w:widowControl/>
        <w:ind w:hanging="4272"/>
        <w:jc w:val="center"/>
        <w:rPr>
          <w:rStyle w:val="FontStyle143"/>
          <w:rFonts w:ascii="Times New Roman" w:hAnsi="Times New Roman" w:cs="Times New Roman"/>
          <w:sz w:val="24"/>
          <w:szCs w:val="24"/>
        </w:rPr>
      </w:pPr>
      <w:r w:rsidRPr="009B52FB">
        <w:rPr>
          <w:rStyle w:val="FontStyle143"/>
          <w:rFonts w:ascii="Times New Roman" w:hAnsi="Times New Roman" w:cs="Times New Roman"/>
          <w:sz w:val="24"/>
          <w:szCs w:val="24"/>
        </w:rPr>
        <w:t xml:space="preserve">          </w:t>
      </w:r>
    </w:p>
    <w:p w:rsidR="00AD2E9F" w:rsidRPr="009B52FB" w:rsidRDefault="00AD2E9F" w:rsidP="00E50663">
      <w:pPr>
        <w:pStyle w:val="Style4"/>
        <w:widowControl/>
        <w:ind w:hanging="4272"/>
        <w:jc w:val="center"/>
        <w:rPr>
          <w:rStyle w:val="FontStyle111"/>
          <w:rFonts w:ascii="Times New Roman" w:hAnsi="Times New Roman" w:cs="Times New Roman"/>
        </w:rPr>
      </w:pPr>
      <w:r w:rsidRPr="009B52FB">
        <w:rPr>
          <w:rStyle w:val="FontStyle143"/>
          <w:rFonts w:ascii="Times New Roman" w:hAnsi="Times New Roman" w:cs="Times New Roman"/>
          <w:sz w:val="24"/>
          <w:szCs w:val="24"/>
        </w:rPr>
        <w:t xml:space="preserve">                                              </w:t>
      </w:r>
    </w:p>
    <w:p w:rsidR="00AD2E9F" w:rsidRPr="009B52FB" w:rsidRDefault="00AD2E9F" w:rsidP="00E50663">
      <w:pPr>
        <w:pStyle w:val="Style5"/>
        <w:widowControl/>
        <w:ind w:firstLine="426"/>
        <w:rPr>
          <w:rStyle w:val="FontStyle111"/>
          <w:rFonts w:ascii="Times New Roman" w:hAnsi="Times New Roman" w:cs="Times New Roman"/>
        </w:rPr>
      </w:pPr>
    </w:p>
    <w:p w:rsidR="00AD2E9F" w:rsidRPr="009B52FB" w:rsidRDefault="00AD2E9F" w:rsidP="00E50663">
      <w:pPr>
        <w:pStyle w:val="Style27"/>
        <w:widowControl/>
        <w:tabs>
          <w:tab w:val="left" w:pos="562"/>
        </w:tabs>
        <w:spacing w:line="240" w:lineRule="auto"/>
        <w:ind w:firstLine="284"/>
        <w:jc w:val="left"/>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(1)Город кончался, и вскоре показалось море.</w:t>
      </w:r>
    </w:p>
    <w:p w:rsidR="00AD2E9F" w:rsidRPr="009B52FB" w:rsidRDefault="00AD2E9F" w:rsidP="00E50663">
      <w:pPr>
        <w:pStyle w:val="Style27"/>
        <w:widowControl/>
        <w:tabs>
          <w:tab w:val="left" w:pos="562"/>
        </w:tabs>
        <w:spacing w:line="240" w:lineRule="auto"/>
        <w:ind w:right="43" w:firstLine="284"/>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(2)Оно было мелким и плоским. (3)Волны не обрушивались на низкий берег, а тихо и неторопливо наползали на песок и так же медленно и беззвучно откатывались, оставляя на песке белую каёмку пены.</w:t>
      </w:r>
    </w:p>
    <w:p w:rsidR="00AD2E9F" w:rsidRPr="009B52FB" w:rsidRDefault="00AD2E9F" w:rsidP="00E50663">
      <w:pPr>
        <w:pStyle w:val="Style6"/>
        <w:widowControl/>
        <w:spacing w:line="240" w:lineRule="auto"/>
        <w:ind w:firstLine="281"/>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(4)Коста шёл по берегу, наклоняясь вперёд – против ветра. (5)Неожиданно на самой кромке берега возникла собака.</w:t>
      </w:r>
    </w:p>
    <w:p w:rsidR="00AD2E9F" w:rsidRPr="009B52FB" w:rsidRDefault="00AD2E9F" w:rsidP="00E50663">
      <w:pPr>
        <w:pStyle w:val="Style6"/>
        <w:widowControl/>
        <w:spacing w:line="240" w:lineRule="auto"/>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(6)Она стояла неподвижно, в странном оцепенении, большеголовая, с острыми лопатками, с опущенным хвостом. (7)Её взгляд был устремлён в море. (8)Она ждала кого-то.</w:t>
      </w:r>
    </w:p>
    <w:p w:rsidR="00AD2E9F" w:rsidRPr="009B52FB" w:rsidRDefault="00AD2E9F" w:rsidP="00E50663">
      <w:pPr>
        <w:pStyle w:val="Style6"/>
        <w:widowControl/>
        <w:spacing w:line="240" w:lineRule="auto"/>
        <w:ind w:left="302" w:firstLine="0"/>
        <w:jc w:val="left"/>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(9)Коста подошёл к собаке и погладил её по свалявшейся шерсти.</w:t>
      </w:r>
    </w:p>
    <w:p w:rsidR="00AD2E9F" w:rsidRPr="009B52FB" w:rsidRDefault="00AD2E9F" w:rsidP="00E50663">
      <w:pPr>
        <w:pStyle w:val="Style6"/>
        <w:widowControl/>
        <w:spacing w:before="7" w:line="240" w:lineRule="auto"/>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(10)Собака едва заметно шевельнула хвостом. (11)Мальчик присел на корточки и разложил перед ней хлеб и остатки своего обеда, завёрнутого в газету, – собака не оживилась, не выказала никакого интереса к пище. (12)Коста стал её поглаживать и уговаривать:</w:t>
      </w:r>
    </w:p>
    <w:p w:rsidR="00AD2E9F" w:rsidRPr="009B52FB" w:rsidRDefault="00AD2E9F" w:rsidP="00E50663">
      <w:pPr>
        <w:pStyle w:val="Style6"/>
        <w:widowControl/>
        <w:tabs>
          <w:tab w:val="left" w:pos="648"/>
        </w:tabs>
        <w:spacing w:line="240" w:lineRule="auto"/>
        <w:ind w:left="310" w:firstLine="0"/>
        <w:jc w:val="left"/>
        <w:rPr>
          <w:rFonts w:ascii="Times New Roman" w:hAnsi="Times New Roman" w:cs="Times New Roman"/>
        </w:rPr>
      </w:pPr>
      <w:r w:rsidRPr="009B52FB">
        <w:rPr>
          <w:rStyle w:val="FontStyle142"/>
          <w:rFonts w:ascii="Times New Roman" w:hAnsi="Times New Roman" w:cs="Times New Roman"/>
          <w:sz w:val="24"/>
          <w:szCs w:val="24"/>
        </w:rPr>
        <w:t>– (13)Ну поешь... (14)Ну поешь немного...</w:t>
      </w:r>
    </w:p>
    <w:p w:rsidR="00AD2E9F" w:rsidRPr="009B52FB" w:rsidRDefault="00AD2E9F" w:rsidP="00E50663">
      <w:pPr>
        <w:pStyle w:val="Style27"/>
        <w:widowControl/>
        <w:tabs>
          <w:tab w:val="left" w:pos="698"/>
        </w:tabs>
        <w:spacing w:line="240" w:lineRule="auto"/>
        <w:ind w:firstLine="284"/>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(15)Собака посмотрела на него большими впалыми глазами и снова обратила взгляд к морю.</w:t>
      </w:r>
    </w:p>
    <w:p w:rsidR="00AD2E9F" w:rsidRPr="009B52FB" w:rsidRDefault="00AD2E9F" w:rsidP="00E50663">
      <w:pPr>
        <w:pStyle w:val="Style27"/>
        <w:widowControl/>
        <w:tabs>
          <w:tab w:val="left" w:pos="698"/>
        </w:tabs>
        <w:spacing w:line="240" w:lineRule="auto"/>
        <w:ind w:firstLine="284"/>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(16)Коста взял кусок хлеба и поднёс ко рту собаки. (17)Та вздохнула глубоко и громко, как человек, и принялась медленно жевать хлеб.</w:t>
      </w:r>
    </w:p>
    <w:p w:rsidR="00AD2E9F" w:rsidRPr="009B52FB" w:rsidRDefault="00AD2E9F" w:rsidP="00E50663">
      <w:pPr>
        <w:pStyle w:val="Style6"/>
        <w:widowControl/>
        <w:spacing w:line="240" w:lineRule="auto"/>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(18)Она ела без всякого интереса, как будто была сыта или привыкла к лучшей пище, чем хлеб, холодная каша и кусок жилистого мяса из супа... (19)Она ела для того, чтобы не умереть. (20)Она ждала кого-то с моря, и ей нужно было жить.</w:t>
      </w:r>
    </w:p>
    <w:p w:rsidR="00AD2E9F" w:rsidRPr="009B52FB" w:rsidRDefault="00AD2E9F" w:rsidP="00E50663">
      <w:pPr>
        <w:pStyle w:val="Style6"/>
        <w:widowControl/>
        <w:spacing w:line="240" w:lineRule="auto"/>
        <w:ind w:left="310" w:firstLine="0"/>
        <w:jc w:val="left"/>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(21)...Когда всё было съедено, Коста сказал:</w:t>
      </w:r>
    </w:p>
    <w:p w:rsidR="00AD2E9F" w:rsidRPr="009B52FB" w:rsidRDefault="00AD2E9F" w:rsidP="00E50663">
      <w:pPr>
        <w:pStyle w:val="Style6"/>
        <w:widowControl/>
        <w:tabs>
          <w:tab w:val="left" w:pos="648"/>
        </w:tabs>
        <w:spacing w:line="240" w:lineRule="auto"/>
        <w:ind w:left="310" w:firstLine="0"/>
        <w:jc w:val="left"/>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 xml:space="preserve"> – (22)Идём. (23)Погуляем.</w:t>
      </w:r>
    </w:p>
    <w:p w:rsidR="00AD2E9F" w:rsidRPr="009B52FB" w:rsidRDefault="00AD2E9F" w:rsidP="00E50663">
      <w:pPr>
        <w:pStyle w:val="Style6"/>
        <w:widowControl/>
        <w:spacing w:line="240" w:lineRule="auto"/>
        <w:ind w:firstLine="281"/>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(24)Собака снова посмотрела на мальчика и послушно зашагала рядом. (25)У неё были тяжёлые лапы и неторопливая, полная достоинства львиная походка.</w:t>
      </w:r>
    </w:p>
    <w:p w:rsidR="00AD2E9F" w:rsidRPr="009B52FB" w:rsidRDefault="00AD2E9F" w:rsidP="00E50663">
      <w:pPr>
        <w:pStyle w:val="Style27"/>
        <w:widowControl/>
        <w:tabs>
          <w:tab w:val="left" w:pos="0"/>
        </w:tabs>
        <w:spacing w:line="240" w:lineRule="auto"/>
        <w:ind w:firstLine="288"/>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(26)В море переливались нефтяные разводы, будто где-то за горизонтом произошла катастрофа, рухнула радуга и её обломки прибило к берегу.</w:t>
      </w:r>
    </w:p>
    <w:p w:rsidR="00AD2E9F" w:rsidRPr="009B52FB" w:rsidRDefault="00AD2E9F" w:rsidP="00E50663">
      <w:pPr>
        <w:pStyle w:val="Style27"/>
        <w:widowControl/>
        <w:tabs>
          <w:tab w:val="left" w:pos="727"/>
        </w:tabs>
        <w:spacing w:line="240" w:lineRule="auto"/>
        <w:ind w:left="317" w:firstLine="0"/>
        <w:jc w:val="left"/>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(27)Мальчик и собака шли не спеша, и Коста говорил собаке:</w:t>
      </w:r>
    </w:p>
    <w:p w:rsidR="00AD2E9F" w:rsidRPr="009B52FB" w:rsidRDefault="00AD2E9F" w:rsidP="00E50663">
      <w:pPr>
        <w:pStyle w:val="Style6"/>
        <w:widowControl/>
        <w:tabs>
          <w:tab w:val="left" w:pos="612"/>
        </w:tabs>
        <w:spacing w:line="240" w:lineRule="auto"/>
        <w:ind w:firstLine="274"/>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 (28)Ты хороший... (29)Ты верный... (30)Пойдём со мной. (31)Он никогда не вернётся. (32)Он погиб.</w:t>
      </w:r>
    </w:p>
    <w:p w:rsidR="00AD2E9F" w:rsidRPr="009B52FB" w:rsidRDefault="00AD2E9F" w:rsidP="00E50663">
      <w:pPr>
        <w:pStyle w:val="Style6"/>
        <w:widowControl/>
        <w:spacing w:line="240" w:lineRule="auto"/>
        <w:ind w:firstLine="281"/>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(33)Собака не отрывала глаз от моря и в который раз не верила Косте. (34)Она ждала.</w:t>
      </w:r>
    </w:p>
    <w:p w:rsidR="00AD2E9F" w:rsidRPr="009B52FB" w:rsidRDefault="00AD2E9F" w:rsidP="00E50663">
      <w:pPr>
        <w:pStyle w:val="Style6"/>
        <w:widowControl/>
        <w:tabs>
          <w:tab w:val="left" w:pos="612"/>
        </w:tabs>
        <w:spacing w:line="240" w:lineRule="auto"/>
        <w:ind w:firstLine="274"/>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 (35)Что же мне с тобой делать? – спросил мальчик. – (36)Нельзя же жить одной на берегу моря. (37)Когда-нибудь надо уйти.</w:t>
      </w:r>
    </w:p>
    <w:p w:rsidR="00AD2E9F" w:rsidRPr="009B52FB" w:rsidRDefault="00AD2E9F" w:rsidP="00E50663">
      <w:pPr>
        <w:pStyle w:val="Style6"/>
        <w:widowControl/>
        <w:spacing w:before="7" w:line="240" w:lineRule="auto"/>
        <w:ind w:left="317" w:firstLine="0"/>
        <w:jc w:val="left"/>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(38)Коста оглянулся и увидел Женечку.</w:t>
      </w:r>
    </w:p>
    <w:p w:rsidR="00AD2E9F" w:rsidRPr="009B52FB" w:rsidRDefault="00AD2E9F" w:rsidP="00E50663">
      <w:pPr>
        <w:pStyle w:val="Style6"/>
        <w:widowControl/>
        <w:tabs>
          <w:tab w:val="left" w:pos="648"/>
        </w:tabs>
        <w:spacing w:line="240" w:lineRule="auto"/>
        <w:ind w:left="310" w:firstLine="0"/>
        <w:jc w:val="left"/>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 (39)Что же с ней делать? – растерянно спросила она Косту.</w:t>
      </w:r>
    </w:p>
    <w:p w:rsidR="00AD2E9F" w:rsidRPr="009B52FB" w:rsidRDefault="00AD2E9F" w:rsidP="00E50663">
      <w:pPr>
        <w:pStyle w:val="Style6"/>
        <w:widowControl/>
        <w:tabs>
          <w:tab w:val="left" w:pos="612"/>
        </w:tabs>
        <w:spacing w:line="240" w:lineRule="auto"/>
        <w:ind w:firstLine="274"/>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 (40)Она не пойдёт, – сказал мальчик. – (41)Она никогда, наверное, не поверит, что хозяин погиб...</w:t>
      </w:r>
    </w:p>
    <w:p w:rsidR="00AD2E9F" w:rsidRPr="009B52FB" w:rsidRDefault="00AD2E9F" w:rsidP="00E50663">
      <w:pPr>
        <w:pStyle w:val="Style6"/>
        <w:widowControl/>
        <w:spacing w:line="240" w:lineRule="auto"/>
        <w:ind w:firstLine="281"/>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(42)Женечка подошла к собаке. (43)Собака глухо зарычала, но не залаяла, не бросилась на неё.</w:t>
      </w:r>
    </w:p>
    <w:p w:rsidR="00AD2E9F" w:rsidRPr="009B52FB" w:rsidRDefault="00AD2E9F" w:rsidP="00E50663">
      <w:pPr>
        <w:pStyle w:val="Style6"/>
        <w:widowControl/>
        <w:tabs>
          <w:tab w:val="left" w:pos="612"/>
        </w:tabs>
        <w:spacing w:line="240" w:lineRule="auto"/>
        <w:ind w:left="274" w:firstLine="0"/>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 (44)Я ей сделал дом из старой лодки. (45)Подкармливаю. (46)Она очень тощая...</w:t>
      </w:r>
    </w:p>
    <w:p w:rsidR="00AD2E9F" w:rsidRPr="009B52FB" w:rsidRDefault="00AD2E9F" w:rsidP="00E50663">
      <w:pPr>
        <w:pStyle w:val="Style6"/>
        <w:widowControl/>
        <w:spacing w:line="240" w:lineRule="auto"/>
        <w:ind w:firstLine="284"/>
        <w:jc w:val="left"/>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(47)Пройдя ещё несколько шагов, он сказал:</w:t>
      </w:r>
    </w:p>
    <w:p w:rsidR="00AD2E9F" w:rsidRPr="009B52FB" w:rsidRDefault="00AD2E9F" w:rsidP="00E50663">
      <w:pPr>
        <w:pStyle w:val="Style6"/>
        <w:widowControl/>
        <w:spacing w:line="240" w:lineRule="auto"/>
        <w:ind w:firstLine="284"/>
        <w:jc w:val="left"/>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 (48)Собаки всегда ждут. (49)Даже погибших... (50)Собакам надо помогать.</w:t>
      </w:r>
    </w:p>
    <w:p w:rsidR="00AD2E9F" w:rsidRPr="009B52FB" w:rsidRDefault="00AD2E9F" w:rsidP="00E50663">
      <w:pPr>
        <w:pStyle w:val="Style6"/>
        <w:widowControl/>
        <w:spacing w:line="240" w:lineRule="auto"/>
        <w:ind w:firstLine="284"/>
        <w:rPr>
          <w:rStyle w:val="FontStyle142"/>
          <w:rFonts w:ascii="Times New Roman" w:hAnsi="Times New Roman" w:cs="Times New Roman"/>
          <w:sz w:val="24"/>
          <w:szCs w:val="24"/>
        </w:rPr>
      </w:pPr>
      <w:r w:rsidRPr="009B52FB">
        <w:rPr>
          <w:rStyle w:val="FontStyle142"/>
          <w:rFonts w:ascii="Times New Roman" w:hAnsi="Times New Roman" w:cs="Times New Roman"/>
          <w:sz w:val="24"/>
          <w:szCs w:val="24"/>
        </w:rPr>
        <w:t>(51)Море потускнело и стало словно меньше размером. (52)Погасшее небо плотнее прижалось к сонным волнам. (53)Коста и Женечка проводили собаку до её бессменного поста, где неподалёку от воды лежала перевёрнутая лодка, подпёртая чурбаком, чтобы под неё можно было забраться. (54)Собака подошла к воде, села на песок и снова застыла в своём вечном ожидании...</w:t>
      </w:r>
    </w:p>
    <w:p w:rsidR="00AD2E9F" w:rsidRPr="009B52FB" w:rsidRDefault="00AD2E9F" w:rsidP="00E50663">
      <w:pPr>
        <w:pStyle w:val="Style3"/>
        <w:widowControl/>
        <w:spacing w:before="58"/>
        <w:ind w:right="101"/>
        <w:jc w:val="right"/>
        <w:rPr>
          <w:rStyle w:val="FontStyle142"/>
          <w:rFonts w:ascii="Times New Roman" w:hAnsi="Times New Roman" w:cs="Times New Roman"/>
          <w:sz w:val="24"/>
          <w:szCs w:val="24"/>
          <w:vertAlign w:val="superscript"/>
        </w:rPr>
      </w:pPr>
      <w:r w:rsidRPr="009B52FB">
        <w:rPr>
          <w:rStyle w:val="FontStyle142"/>
          <w:rFonts w:ascii="Times New Roman" w:hAnsi="Times New Roman" w:cs="Times New Roman"/>
          <w:sz w:val="24"/>
          <w:szCs w:val="24"/>
        </w:rPr>
        <w:t xml:space="preserve"> (По Ю. Яковлеву)</w:t>
      </w:r>
      <w:r w:rsidRPr="009B52FB">
        <w:rPr>
          <w:rStyle w:val="FontStyle111"/>
          <w:rFonts w:ascii="Times New Roman" w:hAnsi="Times New Roman" w:cs="Times New Roman"/>
        </w:rPr>
        <w:t xml:space="preserve"> *</w:t>
      </w:r>
    </w:p>
    <w:p w:rsidR="00AD2E9F" w:rsidRPr="009B52FB" w:rsidRDefault="00AD2E9F" w:rsidP="00E50663">
      <w:pPr>
        <w:pStyle w:val="Style12"/>
        <w:widowControl/>
        <w:spacing w:line="240" w:lineRule="auto"/>
        <w:ind w:left="634" w:firstLine="295"/>
        <w:rPr>
          <w:rFonts w:ascii="Times New Roman" w:hAnsi="Times New Roman" w:cs="Times New Roman"/>
        </w:rPr>
      </w:pPr>
    </w:p>
    <w:p w:rsidR="00AD2E9F" w:rsidRPr="009B52FB" w:rsidRDefault="00AD2E9F" w:rsidP="00E50663">
      <w:pPr>
        <w:pStyle w:val="Style12"/>
        <w:widowControl/>
        <w:spacing w:line="240" w:lineRule="auto"/>
        <w:ind w:firstLine="426"/>
        <w:rPr>
          <w:rStyle w:val="FontStyle110"/>
          <w:rFonts w:ascii="Times New Roman" w:hAnsi="Times New Roman" w:cs="Times New Roman"/>
        </w:rPr>
      </w:pPr>
      <w:r w:rsidRPr="009B52FB">
        <w:rPr>
          <w:rStyle w:val="FontStyle111"/>
          <w:rFonts w:ascii="Times New Roman" w:hAnsi="Times New Roman" w:cs="Times New Roman"/>
        </w:rPr>
        <w:t xml:space="preserve">* Яковлев Юрий Яковлевич </w:t>
      </w:r>
      <w:r w:rsidRPr="009B52FB">
        <w:rPr>
          <w:rStyle w:val="FontStyle110"/>
          <w:rFonts w:ascii="Times New Roman" w:hAnsi="Times New Roman" w:cs="Times New Roman"/>
        </w:rPr>
        <w:t>(1923-1996) –</w:t>
      </w:r>
      <w:r w:rsidRPr="009B52FB">
        <w:rPr>
          <w:rStyle w:val="FontStyle128"/>
          <w:rFonts w:ascii="Times New Roman" w:hAnsi="Times New Roman" w:cs="Times New Roman"/>
        </w:rPr>
        <w:t xml:space="preserve"> </w:t>
      </w:r>
      <w:r w:rsidRPr="009B52FB">
        <w:rPr>
          <w:rStyle w:val="FontStyle110"/>
          <w:rFonts w:ascii="Times New Roman" w:hAnsi="Times New Roman" w:cs="Times New Roman"/>
        </w:rPr>
        <w:t>писатель и сценарист, автор книг для детей и юношества.</w:t>
      </w:r>
    </w:p>
    <w:p w:rsidR="00AD2E9F" w:rsidRPr="009B52FB" w:rsidRDefault="00AD2E9F" w:rsidP="00E50663">
      <w:pPr>
        <w:pStyle w:val="Style10"/>
        <w:widowControl/>
        <w:spacing w:line="240" w:lineRule="auto"/>
        <w:ind w:firstLine="284"/>
        <w:rPr>
          <w:rStyle w:val="FontStyle111"/>
          <w:rFonts w:ascii="Times New Roman" w:hAnsi="Times New Roman" w:cs="Times New Roman"/>
          <w:i w:val="0"/>
          <w:iCs w:val="0"/>
        </w:rPr>
      </w:pPr>
    </w:p>
    <w:p w:rsidR="00AD2E9F" w:rsidRPr="009B52FB" w:rsidRDefault="00AD2E9F" w:rsidP="00E50663">
      <w:pPr>
        <w:pStyle w:val="NoSpacing"/>
        <w:rPr>
          <w:rFonts w:ascii="Times New Roman" w:hAnsi="Times New Roman" w:cs="Times New Roman"/>
          <w:sz w:val="24"/>
          <w:szCs w:val="24"/>
        </w:rPr>
      </w:pPr>
      <w:r w:rsidRPr="009B52FB">
        <w:rPr>
          <w:rFonts w:ascii="Times New Roman" w:hAnsi="Times New Roman" w:cs="Times New Roman"/>
          <w:b/>
          <w:bCs/>
          <w:sz w:val="24"/>
          <w:szCs w:val="24"/>
        </w:rPr>
        <w:t>15.2. (1)</w:t>
      </w:r>
      <w:r w:rsidRPr="009B52FB">
        <w:rPr>
          <w:rFonts w:ascii="Times New Roman" w:hAnsi="Times New Roman" w:cs="Times New Roman"/>
          <w:sz w:val="24"/>
          <w:szCs w:val="24"/>
        </w:rPr>
        <w:t xml:space="preserve"> </w:t>
      </w:r>
      <w:r w:rsidRPr="009B52FB">
        <w:rPr>
          <w:rFonts w:ascii="Times New Roman" w:hAnsi="Times New Roman" w:cs="Times New Roman"/>
          <w:b/>
          <w:bCs/>
          <w:sz w:val="24"/>
          <w:szCs w:val="24"/>
        </w:rPr>
        <w:t>Объясните, как вы понимаете смысл фразы: «Собаки всегда ждут. Даже погибших... Собакам надо помогать». Аргументируя свой ответ, приведите 2 примера из прочитанного текста.</w:t>
      </w:r>
      <w:r w:rsidRPr="009B52FB">
        <w:rPr>
          <w:rFonts w:ascii="Times New Roman" w:hAnsi="Times New Roman" w:cs="Times New Roman"/>
          <w:sz w:val="24"/>
          <w:szCs w:val="24"/>
        </w:rPr>
        <w:t xml:space="preserve"> </w:t>
      </w:r>
    </w:p>
    <w:p w:rsidR="00AD2E9F" w:rsidRPr="009B52FB" w:rsidRDefault="00AD2E9F" w:rsidP="00E50663">
      <w:pPr>
        <w:pStyle w:val="NoSpacing"/>
        <w:rPr>
          <w:rFonts w:ascii="Times New Roman" w:hAnsi="Times New Roman" w:cs="Times New Roman"/>
          <w:b/>
          <w:bCs/>
          <w:sz w:val="24"/>
          <w:szCs w:val="24"/>
        </w:rPr>
      </w:pPr>
    </w:p>
    <w:p w:rsidR="00AD2E9F" w:rsidRPr="009B52FB" w:rsidRDefault="00AD2E9F" w:rsidP="00E50663">
      <w:pPr>
        <w:pStyle w:val="NoSpacing"/>
        <w:rPr>
          <w:rFonts w:ascii="Times New Roman" w:hAnsi="Times New Roman" w:cs="Times New Roman"/>
          <w:b/>
          <w:bCs/>
          <w:sz w:val="24"/>
          <w:szCs w:val="24"/>
        </w:rPr>
      </w:pPr>
      <w:r w:rsidRPr="009B52FB">
        <w:rPr>
          <w:rFonts w:ascii="Times New Roman" w:hAnsi="Times New Roman" w:cs="Times New Roman"/>
          <w:b/>
          <w:bCs/>
          <w:sz w:val="24"/>
          <w:szCs w:val="24"/>
        </w:rPr>
        <w:t>15.2. (2)</w:t>
      </w:r>
      <w:r w:rsidRPr="009B52FB">
        <w:rPr>
          <w:rFonts w:ascii="Times New Roman" w:hAnsi="Times New Roman" w:cs="Times New Roman"/>
          <w:sz w:val="24"/>
          <w:szCs w:val="24"/>
        </w:rPr>
        <w:t xml:space="preserve"> </w:t>
      </w:r>
      <w:r w:rsidRPr="009B52FB">
        <w:rPr>
          <w:rFonts w:ascii="Times New Roman" w:hAnsi="Times New Roman" w:cs="Times New Roman"/>
          <w:b/>
          <w:bCs/>
          <w:sz w:val="24"/>
          <w:szCs w:val="24"/>
        </w:rPr>
        <w:t>Объясните, как вы понимаете смысл фразы: «Собака подошла к воде</w:t>
      </w:r>
      <w:r w:rsidRPr="009B52FB">
        <w:rPr>
          <w:rFonts w:ascii="Times New Roman" w:hAnsi="Times New Roman" w:cs="Times New Roman"/>
          <w:sz w:val="24"/>
          <w:szCs w:val="24"/>
        </w:rPr>
        <w:t xml:space="preserve">, </w:t>
      </w:r>
      <w:r w:rsidRPr="009B52FB">
        <w:rPr>
          <w:rFonts w:ascii="Times New Roman" w:hAnsi="Times New Roman" w:cs="Times New Roman"/>
          <w:b/>
          <w:bCs/>
          <w:sz w:val="24"/>
          <w:szCs w:val="24"/>
        </w:rPr>
        <w:t>села на песок и снова застыла в своём вечном ожидании...»</w:t>
      </w:r>
    </w:p>
    <w:p w:rsidR="00AD2E9F" w:rsidRPr="009B52FB" w:rsidRDefault="00AD2E9F" w:rsidP="00E50663">
      <w:pPr>
        <w:rPr>
          <w:rFonts w:ascii="Times New Roman" w:hAnsi="Times New Roman" w:cs="Times New Roman"/>
          <w:b/>
          <w:bCs/>
          <w:sz w:val="24"/>
          <w:szCs w:val="24"/>
        </w:rPr>
      </w:pPr>
    </w:p>
    <w:p w:rsidR="00AD2E9F" w:rsidRPr="009B52FB" w:rsidRDefault="00AD2E9F" w:rsidP="00E50663">
      <w:pPr>
        <w:rPr>
          <w:rFonts w:ascii="Times New Roman" w:hAnsi="Times New Roman" w:cs="Times New Roman"/>
          <w:b/>
          <w:bCs/>
          <w:sz w:val="24"/>
          <w:szCs w:val="24"/>
        </w:rPr>
      </w:pPr>
      <w:r w:rsidRPr="009B52FB">
        <w:rPr>
          <w:rFonts w:ascii="Times New Roman" w:hAnsi="Times New Roman" w:cs="Times New Roman"/>
          <w:b/>
          <w:bCs/>
          <w:sz w:val="24"/>
          <w:szCs w:val="24"/>
        </w:rPr>
        <w:t xml:space="preserve"> 15.3. Как Вы понимаете значение слова ДОБРО? Сформулируйте и прокомментируйте данное Вами определение. Напишите сочинение-рассуждение на тему: «Что такое добро?», взяв в качестве тезиса данное Вами определение. Аргументируя свой тезис, приведите 2 (два) примера-аргумента, подтверждающих Ваши рассуждения: один пример-аргумент приведите из прочитанного текста, а второй – из Вашего жизненного опыта.</w:t>
      </w:r>
    </w:p>
    <w:p w:rsidR="00AD2E9F" w:rsidRPr="009B52FB" w:rsidRDefault="00AD2E9F" w:rsidP="00E50663">
      <w:pPr>
        <w:pStyle w:val="NoSpacing"/>
        <w:rPr>
          <w:rFonts w:ascii="Times New Roman" w:hAnsi="Times New Roman" w:cs="Times New Roman"/>
          <w:b/>
          <w:bCs/>
          <w:sz w:val="24"/>
          <w:szCs w:val="24"/>
        </w:rPr>
      </w:pPr>
      <w:r w:rsidRPr="009B52FB">
        <w:rPr>
          <w:rFonts w:ascii="Times New Roman" w:hAnsi="Times New Roman" w:cs="Times New Roman"/>
          <w:b/>
          <w:bCs/>
          <w:sz w:val="24"/>
          <w:szCs w:val="24"/>
        </w:rPr>
        <w:t>15.2.</w:t>
      </w:r>
      <w:r w:rsidRPr="009B52FB">
        <w:rPr>
          <w:rFonts w:ascii="Times New Roman" w:hAnsi="Times New Roman" w:cs="Times New Roman"/>
          <w:sz w:val="24"/>
          <w:szCs w:val="24"/>
        </w:rPr>
        <w:t xml:space="preserve"> (1). </w:t>
      </w:r>
    </w:p>
    <w:p w:rsidR="00AD2E9F" w:rsidRPr="009B52FB" w:rsidRDefault="00AD2E9F" w:rsidP="00E50663">
      <w:pPr>
        <w:pStyle w:val="NoSpacing"/>
        <w:rPr>
          <w:rFonts w:ascii="Times New Roman" w:hAnsi="Times New Roman" w:cs="Times New Roman"/>
          <w:sz w:val="24"/>
          <w:szCs w:val="24"/>
        </w:rPr>
      </w:pPr>
      <w:r w:rsidRPr="009B52FB">
        <w:rPr>
          <w:rFonts w:ascii="Times New Roman" w:hAnsi="Times New Roman" w:cs="Times New Roman"/>
          <w:b/>
          <w:bCs/>
          <w:sz w:val="24"/>
          <w:szCs w:val="24"/>
        </w:rPr>
        <w:t>Объясните, как вы понимаете смысл фразы: «Собаки всегда ждут. Даже погибших...» Аргументируя свой ответ, приведите 2 примера из прочитанного текста.</w:t>
      </w:r>
      <w:r w:rsidRPr="009B52FB">
        <w:rPr>
          <w:rFonts w:ascii="Times New Roman" w:hAnsi="Times New Roman" w:cs="Times New Roman"/>
          <w:sz w:val="24"/>
          <w:szCs w:val="24"/>
        </w:rPr>
        <w:t xml:space="preserve"> </w:t>
      </w:r>
    </w:p>
    <w:p w:rsidR="00AD2E9F" w:rsidRPr="009B52FB" w:rsidRDefault="00AD2E9F" w:rsidP="00E50663">
      <w:pPr>
        <w:pStyle w:val="NoSpacing"/>
        <w:rPr>
          <w:rFonts w:ascii="Times New Roman" w:hAnsi="Times New Roman" w:cs="Times New Roman"/>
          <w:b/>
          <w:bCs/>
          <w:sz w:val="24"/>
          <w:szCs w:val="24"/>
        </w:rPr>
      </w:pPr>
    </w:p>
    <w:p w:rsidR="00AD2E9F" w:rsidRPr="009B52FB" w:rsidRDefault="00AD2E9F" w:rsidP="00E50663">
      <w:pPr>
        <w:pStyle w:val="NoSpacing"/>
        <w:rPr>
          <w:rFonts w:ascii="Times New Roman" w:hAnsi="Times New Roman" w:cs="Times New Roman"/>
          <w:b/>
          <w:bCs/>
          <w:color w:val="984806"/>
          <w:sz w:val="24"/>
          <w:szCs w:val="24"/>
        </w:rPr>
      </w:pPr>
      <w:r w:rsidRPr="009B52FB">
        <w:rPr>
          <w:rFonts w:ascii="Times New Roman" w:hAnsi="Times New Roman" w:cs="Times New Roman"/>
          <w:b/>
          <w:bCs/>
          <w:color w:val="984806"/>
          <w:sz w:val="24"/>
          <w:szCs w:val="24"/>
        </w:rPr>
        <w:t>15.2.</w:t>
      </w:r>
      <w:r w:rsidRPr="009B52FB">
        <w:rPr>
          <w:rFonts w:ascii="Times New Roman" w:hAnsi="Times New Roman" w:cs="Times New Roman"/>
          <w:color w:val="984806"/>
          <w:sz w:val="24"/>
          <w:szCs w:val="24"/>
        </w:rPr>
        <w:t xml:space="preserve"> (1). </w:t>
      </w:r>
      <w:r w:rsidRPr="009B52FB">
        <w:rPr>
          <w:rFonts w:ascii="Times New Roman" w:hAnsi="Times New Roman" w:cs="Times New Roman"/>
          <w:b/>
          <w:bCs/>
          <w:color w:val="984806"/>
          <w:sz w:val="24"/>
          <w:szCs w:val="24"/>
        </w:rPr>
        <w:t xml:space="preserve">Сочинение. </w:t>
      </w:r>
    </w:p>
    <w:p w:rsidR="00AD2E9F"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w:t>
      </w:r>
    </w:p>
    <w:p w:rsidR="00AD2E9F" w:rsidRPr="009B52FB" w:rsidRDefault="00AD2E9F" w:rsidP="00E50663">
      <w:pPr>
        <w:rPr>
          <w:rFonts w:ascii="Times New Roman" w:hAnsi="Times New Roman" w:cs="Times New Roman"/>
          <w:sz w:val="24"/>
          <w:szCs w:val="24"/>
        </w:rPr>
      </w:pPr>
      <w:r>
        <w:rPr>
          <w:rFonts w:ascii="Times New Roman" w:hAnsi="Times New Roman" w:cs="Times New Roman"/>
          <w:sz w:val="24"/>
          <w:szCs w:val="24"/>
        </w:rPr>
        <w:t xml:space="preserve">      </w:t>
      </w:r>
      <w:r w:rsidRPr="009B52FB">
        <w:rPr>
          <w:rFonts w:ascii="Times New Roman" w:hAnsi="Times New Roman" w:cs="Times New Roman"/>
          <w:sz w:val="24"/>
          <w:szCs w:val="24"/>
        </w:rPr>
        <w:t xml:space="preserve"> «Собаки всегда ждут. Даже погибших... Собакам надо помогать», - утверждает Ю. Яковлев.  В чём же заключается смысл данных слов?  Автор произносит их с целью  вызвать у  нас понимание того, что каждый должен быть милосердным и помогать таким верным животным, как собака. </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Во-первых, мы видим, что собака в данном тексте, действительно,  была верна и предана своему хозяину. Она ждала его, «не отрывала глаз от моря» и не верила в то, что хозяин не вернётся (предложение 33). Несмотря ни на что, она всё равно возвращалась к своему «бессменному посту», к морю, и застывала «в вечном ожидании». </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Во-вторых, Коста – яркий пример милосердного человека, который бескорыстно помогал собаке, сочувствовал ей, уважал её верность. Помощь его, например, проявляется в том, что мальчик сделал собаке дом из старой лодки (предложение 44) и не давал умереть с голоду, умолял её, говоря: «Ну поешь… Ну поешь немного…» (предложения 13, 14). </w:t>
      </w:r>
    </w:p>
    <w:p w:rsidR="00AD2E9F" w:rsidRPr="009B52FB" w:rsidRDefault="00AD2E9F" w:rsidP="00E50663">
      <w:pPr>
        <w:rPr>
          <w:rFonts w:ascii="Times New Roman" w:hAnsi="Times New Roman" w:cs="Times New Roman"/>
          <w:b/>
          <w:bCs/>
          <w:sz w:val="24"/>
          <w:szCs w:val="24"/>
        </w:rPr>
      </w:pPr>
      <w:r w:rsidRPr="009B52FB">
        <w:rPr>
          <w:rFonts w:ascii="Times New Roman" w:hAnsi="Times New Roman" w:cs="Times New Roman"/>
          <w:sz w:val="24"/>
          <w:szCs w:val="24"/>
        </w:rPr>
        <w:t xml:space="preserve">             Таким образом, мы убедились в том, что верность и преданность нуждаются в поддержке, помощи. (156).                                     </w:t>
      </w:r>
      <w:r>
        <w:rPr>
          <w:rFonts w:ascii="Times New Roman" w:hAnsi="Times New Roman" w:cs="Times New Roman"/>
          <w:sz w:val="24"/>
          <w:szCs w:val="24"/>
        </w:rPr>
        <w:t xml:space="preserve">                   </w:t>
      </w:r>
      <w:r w:rsidRPr="009B52FB">
        <w:rPr>
          <w:rFonts w:ascii="Times New Roman" w:hAnsi="Times New Roman" w:cs="Times New Roman"/>
          <w:sz w:val="24"/>
          <w:szCs w:val="24"/>
        </w:rPr>
        <w:t xml:space="preserve">  Добренькая Александра.                   </w:t>
      </w:r>
    </w:p>
    <w:p w:rsidR="00AD2E9F" w:rsidRPr="009B52FB" w:rsidRDefault="00AD2E9F" w:rsidP="00E50663">
      <w:pPr>
        <w:rPr>
          <w:rFonts w:ascii="Times New Roman" w:hAnsi="Times New Roman" w:cs="Times New Roman"/>
          <w:sz w:val="24"/>
          <w:szCs w:val="24"/>
        </w:rPr>
      </w:pPr>
      <w:r w:rsidRPr="00101555">
        <w:rPr>
          <w:rFonts w:ascii="Times New Roman" w:hAnsi="Times New Roman" w:cs="Times New Roman"/>
          <w:noProof/>
          <w:sz w:val="24"/>
          <w:szCs w:val="24"/>
          <w:lang w:eastAsia="ru-RU"/>
        </w:rPr>
        <w:pict>
          <v:shape id="Рисунок 1" o:spid="_x0000_i1025" type="#_x0000_t75" alt="2748.jpg" style="width:467.25pt;height:305.25pt;visibility:visible">
            <v:imagedata r:id="rId14" o:title="" croptop="-191f" cropbottom="-318f" cropright="-56f"/>
            <o:lock v:ext="edit" aspectratio="f"/>
          </v:shape>
        </w:pict>
      </w:r>
      <w:r w:rsidRPr="009B52FB">
        <w:rPr>
          <w:rFonts w:ascii="Times New Roman" w:hAnsi="Times New Roman" w:cs="Times New Roman"/>
          <w:sz w:val="24"/>
          <w:szCs w:val="24"/>
        </w:rPr>
        <w:t xml:space="preserve">           </w:t>
      </w:r>
    </w:p>
    <w:p w:rsidR="00AD2E9F" w:rsidRPr="007A6DCD" w:rsidRDefault="00AD2E9F" w:rsidP="00E50663">
      <w:pPr>
        <w:pStyle w:val="NoSpacing"/>
        <w:rPr>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15.2.</w:t>
      </w:r>
      <w:r w:rsidRPr="007A6DCD">
        <w:rPr>
          <w:rFonts w:ascii="Times New Roman" w:hAnsi="Times New Roman" w:cs="Times New Roman"/>
          <w:color w:val="984806"/>
          <w:sz w:val="28"/>
          <w:szCs w:val="28"/>
        </w:rPr>
        <w:t xml:space="preserve"> (1). </w:t>
      </w:r>
      <w:r w:rsidRPr="007A6DCD">
        <w:rPr>
          <w:rFonts w:ascii="Times New Roman" w:hAnsi="Times New Roman" w:cs="Times New Roman"/>
          <w:b/>
          <w:bCs/>
          <w:color w:val="984806"/>
          <w:sz w:val="28"/>
          <w:szCs w:val="28"/>
        </w:rPr>
        <w:t xml:space="preserve">Сочинение. </w:t>
      </w:r>
    </w:p>
    <w:p w:rsidR="00AD2E9F" w:rsidRPr="007A6DCD" w:rsidRDefault="00AD2E9F" w:rsidP="00E50663">
      <w:pPr>
        <w:rPr>
          <w:rFonts w:ascii="Times New Roman" w:hAnsi="Times New Roman" w:cs="Times New Roman"/>
          <w:sz w:val="28"/>
          <w:szCs w:val="28"/>
        </w:rPr>
      </w:pPr>
      <w:r w:rsidRPr="007A6DCD">
        <w:rPr>
          <w:rFonts w:ascii="Times New Roman" w:hAnsi="Times New Roman" w:cs="Times New Roman"/>
          <w:sz w:val="28"/>
          <w:szCs w:val="28"/>
        </w:rPr>
        <w:t xml:space="preserve"> </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«Собаки всегда ждут. Даже погибших... Собакам надо помогать», - утверждает автор текста – Юрий Яковлев. Смысл этой фразы я понимаю так. Собаки отличаются своей преданностью и любовью к хозяину, но при потере его питомцам нужно помогать. Приведу примеры-аргументы, доказывающие это. </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Во-первых, в тексте Юрия Яковлева все движения собаки были медленные, Она находилась «в странном оцепенении», а взгляд устремлёнв бескрайнее, «плоское море», которое украло хозяина (предложения 6,7).Нефтяные разводы, сравнивающиеся с «расколотыми обломками радуги», олицетворяют «расколотую» жизнь собаки, что придаёт тексту скорбь, грусть. Чтобы подчеркнуть гое собаки, передать протяжность её тяжёлого вздоха, автор использует ассонанс.</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Во-вторых, Коста, главный герой, сдержан, немногословен, словам предпочитает действие, понимает страдание и верность собаки. Мальчик подкармливает её, делает  для неё «дом из старой лодки» (предложения 44-45). </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Таким образом, выражение «собаки всегда ждут» звучит афористично, как закон, а слова о том, что им нужно помогать,  - как правило жизни для людей. И всё-таки собака, несмотря на заботу чужих людей, «застыла на берегу моря в своём вечном ожидании».                                                              </w:t>
      </w:r>
      <w:r>
        <w:rPr>
          <w:rFonts w:ascii="Times New Roman" w:hAnsi="Times New Roman" w:cs="Times New Roman"/>
          <w:sz w:val="24"/>
          <w:szCs w:val="24"/>
        </w:rPr>
        <w:t xml:space="preserve">                     </w:t>
      </w:r>
      <w:r w:rsidRPr="009B52FB">
        <w:rPr>
          <w:rFonts w:ascii="Times New Roman" w:hAnsi="Times New Roman" w:cs="Times New Roman"/>
          <w:sz w:val="24"/>
          <w:szCs w:val="24"/>
        </w:rPr>
        <w:t xml:space="preserve">(158). Юрша Александр. </w:t>
      </w:r>
    </w:p>
    <w:p w:rsidR="00AD2E9F" w:rsidRPr="009B52FB" w:rsidRDefault="00AD2E9F" w:rsidP="00E50663">
      <w:pPr>
        <w:pStyle w:val="NoSpacing"/>
        <w:rPr>
          <w:rFonts w:ascii="Times New Roman" w:hAnsi="Times New Roman" w:cs="Times New Roman"/>
          <w:b/>
          <w:bCs/>
          <w:sz w:val="24"/>
          <w:szCs w:val="24"/>
        </w:rPr>
      </w:pPr>
    </w:p>
    <w:p w:rsidR="00AD2E9F" w:rsidRPr="009B52FB" w:rsidRDefault="00AD2E9F" w:rsidP="00E50663">
      <w:pPr>
        <w:pStyle w:val="NoSpacing"/>
        <w:rPr>
          <w:rFonts w:ascii="Times New Roman" w:hAnsi="Times New Roman" w:cs="Times New Roman"/>
          <w:b/>
          <w:bCs/>
          <w:sz w:val="24"/>
          <w:szCs w:val="24"/>
        </w:rPr>
      </w:pPr>
      <w:r w:rsidRPr="00101555">
        <w:rPr>
          <w:rFonts w:ascii="Times New Roman" w:hAnsi="Times New Roman" w:cs="Times New Roman"/>
          <w:b/>
          <w:bCs/>
          <w:noProof/>
          <w:sz w:val="24"/>
          <w:szCs w:val="24"/>
        </w:rPr>
        <w:pict>
          <v:shape id="Рисунок 2" o:spid="_x0000_i1026" type="#_x0000_t75" alt="851130242.jpg" style="width:467.25pt;height:317.25pt;visibility:visible">
            <v:imagedata r:id="rId15" o:title="" croptop="-184f" cropbottom="-255f" cropleft="-63f" cropright="-56f"/>
            <o:lock v:ext="edit" aspectratio="f"/>
          </v:shape>
        </w:pict>
      </w:r>
    </w:p>
    <w:p w:rsidR="00AD2E9F" w:rsidRPr="009B52FB" w:rsidRDefault="00AD2E9F" w:rsidP="00E50663">
      <w:pPr>
        <w:pStyle w:val="NoSpacing"/>
        <w:rPr>
          <w:rFonts w:ascii="Times New Roman" w:hAnsi="Times New Roman" w:cs="Times New Roman"/>
          <w:b/>
          <w:bCs/>
          <w:sz w:val="24"/>
          <w:szCs w:val="24"/>
        </w:rPr>
      </w:pPr>
    </w:p>
    <w:p w:rsidR="00AD2E9F" w:rsidRPr="009B52FB" w:rsidRDefault="00AD2E9F" w:rsidP="00E50663">
      <w:pPr>
        <w:pStyle w:val="NoSpacing"/>
        <w:rPr>
          <w:rFonts w:ascii="Times New Roman" w:hAnsi="Times New Roman" w:cs="Times New Roman"/>
          <w:b/>
          <w:bCs/>
          <w:sz w:val="24"/>
          <w:szCs w:val="24"/>
        </w:rPr>
      </w:pPr>
    </w:p>
    <w:p w:rsidR="00AD2E9F" w:rsidRPr="009B52FB" w:rsidRDefault="00AD2E9F" w:rsidP="00E50663">
      <w:pPr>
        <w:pStyle w:val="NoSpacing"/>
        <w:rPr>
          <w:rFonts w:ascii="Times New Roman" w:hAnsi="Times New Roman" w:cs="Times New Roman"/>
          <w:b/>
          <w:bCs/>
          <w:sz w:val="24"/>
          <w:szCs w:val="24"/>
        </w:rPr>
      </w:pPr>
    </w:p>
    <w:p w:rsidR="00AD2E9F" w:rsidRPr="007A6DCD" w:rsidRDefault="00AD2E9F" w:rsidP="00E50663">
      <w:pPr>
        <w:pStyle w:val="NoSpacing"/>
        <w:rPr>
          <w:rFonts w:ascii="Times New Roman" w:hAnsi="Times New Roman" w:cs="Times New Roman"/>
          <w:b/>
          <w:bCs/>
          <w:color w:val="984806"/>
          <w:sz w:val="28"/>
          <w:szCs w:val="28"/>
        </w:rPr>
      </w:pPr>
      <w:r w:rsidRPr="009B52FB">
        <w:rPr>
          <w:rFonts w:ascii="Times New Roman" w:hAnsi="Times New Roman" w:cs="Times New Roman"/>
          <w:b/>
          <w:bCs/>
          <w:color w:val="984806"/>
          <w:sz w:val="24"/>
          <w:szCs w:val="24"/>
        </w:rPr>
        <w:t xml:space="preserve"> </w:t>
      </w:r>
      <w:r w:rsidRPr="007A6DCD">
        <w:rPr>
          <w:rFonts w:ascii="Times New Roman" w:hAnsi="Times New Roman" w:cs="Times New Roman"/>
          <w:b/>
          <w:bCs/>
          <w:color w:val="984806"/>
          <w:sz w:val="28"/>
          <w:szCs w:val="28"/>
        </w:rPr>
        <w:t>15.2. (2)</w:t>
      </w:r>
      <w:r w:rsidRPr="007A6DCD">
        <w:rPr>
          <w:rFonts w:ascii="Times New Roman" w:hAnsi="Times New Roman" w:cs="Times New Roman"/>
          <w:color w:val="984806"/>
          <w:sz w:val="28"/>
          <w:szCs w:val="28"/>
        </w:rPr>
        <w:t xml:space="preserve"> </w:t>
      </w:r>
      <w:r w:rsidRPr="007A6DCD">
        <w:rPr>
          <w:rFonts w:ascii="Times New Roman" w:hAnsi="Times New Roman" w:cs="Times New Roman"/>
          <w:b/>
          <w:bCs/>
          <w:color w:val="984806"/>
          <w:sz w:val="28"/>
          <w:szCs w:val="28"/>
        </w:rPr>
        <w:t xml:space="preserve"> Сочинение. </w:t>
      </w:r>
    </w:p>
    <w:p w:rsidR="00AD2E9F" w:rsidRPr="007A6DCD" w:rsidRDefault="00AD2E9F" w:rsidP="00E50663">
      <w:pPr>
        <w:pStyle w:val="NoSpacing"/>
        <w:rPr>
          <w:rFonts w:ascii="Times New Roman" w:hAnsi="Times New Roman" w:cs="Times New Roman"/>
          <w:sz w:val="28"/>
          <w:szCs w:val="28"/>
        </w:rPr>
      </w:pPr>
      <w:r w:rsidRPr="007A6DCD">
        <w:rPr>
          <w:rFonts w:ascii="Times New Roman" w:hAnsi="Times New Roman" w:cs="Times New Roman"/>
          <w:sz w:val="28"/>
          <w:szCs w:val="28"/>
        </w:rPr>
        <w:t xml:space="preserve">        </w:t>
      </w:r>
    </w:p>
    <w:p w:rsidR="00AD2E9F" w:rsidRPr="009B52FB" w:rsidRDefault="00AD2E9F" w:rsidP="00E50663">
      <w:pPr>
        <w:pStyle w:val="NoSpacing"/>
        <w:rPr>
          <w:rFonts w:ascii="Times New Roman" w:hAnsi="Times New Roman" w:cs="Times New Roman"/>
          <w:sz w:val="24"/>
          <w:szCs w:val="24"/>
        </w:rPr>
      </w:pPr>
      <w:r w:rsidRPr="009B52FB">
        <w:rPr>
          <w:rFonts w:ascii="Times New Roman" w:hAnsi="Times New Roman" w:cs="Times New Roman"/>
          <w:sz w:val="24"/>
          <w:szCs w:val="24"/>
        </w:rPr>
        <w:t xml:space="preserve">         «Собака подошла к воде, села на песок и снова застыла в своём вечном ожидании...», - пишет Ю. Яковлев. Эти слова я понимаю так. Автор текста хочет нам показать, что собаки тоже умеют чувствовать, переживать, и поэтому он сравнивает её с человеком (предложение 17), показывает её верность, преданность своему хозяину ( предложения 48-49). Убедимся в этом. </w:t>
      </w:r>
    </w:p>
    <w:p w:rsidR="00AD2E9F" w:rsidRPr="009B52FB" w:rsidRDefault="00AD2E9F" w:rsidP="00E50663">
      <w:pPr>
        <w:pStyle w:val="NoSpacing"/>
        <w:rPr>
          <w:rFonts w:ascii="Times New Roman" w:hAnsi="Times New Roman" w:cs="Times New Roman"/>
          <w:sz w:val="24"/>
          <w:szCs w:val="24"/>
        </w:rPr>
      </w:pPr>
      <w:r w:rsidRPr="009B52FB">
        <w:rPr>
          <w:rFonts w:ascii="Times New Roman" w:hAnsi="Times New Roman" w:cs="Times New Roman"/>
          <w:sz w:val="24"/>
          <w:szCs w:val="24"/>
        </w:rPr>
        <w:t xml:space="preserve">          Собака отстаивает своё право – дождаться человека, которому верна. Она страдает, но при этом остаётся гордой (предложение 25). </w:t>
      </w:r>
    </w:p>
    <w:p w:rsidR="00AD2E9F" w:rsidRPr="009B52FB" w:rsidRDefault="00AD2E9F" w:rsidP="00E50663">
      <w:pPr>
        <w:pStyle w:val="NoSpacing"/>
        <w:rPr>
          <w:rFonts w:ascii="Times New Roman" w:hAnsi="Times New Roman" w:cs="Times New Roman"/>
          <w:sz w:val="24"/>
          <w:szCs w:val="24"/>
        </w:rPr>
      </w:pPr>
      <w:r w:rsidRPr="009B52FB">
        <w:rPr>
          <w:rFonts w:ascii="Times New Roman" w:hAnsi="Times New Roman" w:cs="Times New Roman"/>
          <w:sz w:val="24"/>
          <w:szCs w:val="24"/>
        </w:rPr>
        <w:t xml:space="preserve">          Она остаётся на «бессменном посту», потому что её мир «раскололся», как «раскололась радуга»: «Рухнула радуга, и её обломки прибило к берегу»( предложение 26). Вот и собаку «прибило» горе к берегу. Автор показывает, что даже небо переливается осколками трагедии, которая погубила жизнь собаки. </w:t>
      </w:r>
    </w:p>
    <w:p w:rsidR="00AD2E9F" w:rsidRPr="009B52FB" w:rsidRDefault="00AD2E9F" w:rsidP="00E50663">
      <w:pPr>
        <w:pStyle w:val="NoSpacing"/>
        <w:rPr>
          <w:rFonts w:ascii="Times New Roman" w:hAnsi="Times New Roman" w:cs="Times New Roman"/>
          <w:sz w:val="24"/>
          <w:szCs w:val="24"/>
        </w:rPr>
      </w:pPr>
      <w:r w:rsidRPr="009B52FB">
        <w:rPr>
          <w:rFonts w:ascii="Times New Roman" w:hAnsi="Times New Roman" w:cs="Times New Roman"/>
          <w:sz w:val="24"/>
          <w:szCs w:val="24"/>
        </w:rPr>
        <w:t xml:space="preserve">          Таким образом, на основе примеров из текста мы видим преданность собаки. Она будет ждать вечно, потому что верит: хозяин вернётся, и всё будет как прежде, жизнь наладится.   </w:t>
      </w:r>
    </w:p>
    <w:p w:rsidR="00AD2E9F" w:rsidRPr="009B52FB" w:rsidRDefault="00AD2E9F" w:rsidP="00E50663">
      <w:pPr>
        <w:pStyle w:val="NoSpacing"/>
        <w:rPr>
          <w:rFonts w:ascii="Times New Roman" w:hAnsi="Times New Roman" w:cs="Times New Roman"/>
          <w:sz w:val="24"/>
          <w:szCs w:val="24"/>
        </w:rPr>
      </w:pPr>
      <w:r w:rsidRPr="009B52FB">
        <w:rPr>
          <w:rFonts w:ascii="Times New Roman" w:hAnsi="Times New Roman" w:cs="Times New Roman"/>
          <w:sz w:val="24"/>
          <w:szCs w:val="24"/>
        </w:rPr>
        <w:t xml:space="preserve">                                                                                                    (141 слово). Фильчакова  Галя.</w:t>
      </w:r>
    </w:p>
    <w:p w:rsidR="00AD2E9F" w:rsidRDefault="00AD2E9F" w:rsidP="00E50663">
      <w:pPr>
        <w:pStyle w:val="NoSpacing"/>
        <w:rPr>
          <w:rFonts w:ascii="Times New Roman" w:hAnsi="Times New Roman" w:cs="Times New Roman"/>
          <w:color w:val="984806"/>
          <w:sz w:val="24"/>
          <w:szCs w:val="24"/>
        </w:rPr>
      </w:pPr>
      <w:r w:rsidRPr="009B52FB">
        <w:rPr>
          <w:rFonts w:ascii="Times New Roman" w:hAnsi="Times New Roman" w:cs="Times New Roman"/>
          <w:color w:val="984806"/>
          <w:sz w:val="24"/>
          <w:szCs w:val="24"/>
        </w:rPr>
        <w:t xml:space="preserve"> </w:t>
      </w:r>
    </w:p>
    <w:p w:rsidR="00AD2E9F" w:rsidRDefault="00AD2E9F" w:rsidP="00E50663">
      <w:pPr>
        <w:pStyle w:val="NoSpacing"/>
        <w:rPr>
          <w:rFonts w:ascii="Times New Roman" w:hAnsi="Times New Roman" w:cs="Times New Roman"/>
          <w:color w:val="984806"/>
          <w:sz w:val="24"/>
          <w:szCs w:val="24"/>
        </w:rPr>
      </w:pPr>
    </w:p>
    <w:p w:rsidR="00AD2E9F" w:rsidRPr="007A6DCD" w:rsidRDefault="00AD2E9F" w:rsidP="00E50663">
      <w:pPr>
        <w:pStyle w:val="NoSpacing"/>
        <w:rPr>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15.2. (2)</w:t>
      </w:r>
      <w:r w:rsidRPr="007A6DCD">
        <w:rPr>
          <w:rFonts w:ascii="Times New Roman" w:hAnsi="Times New Roman" w:cs="Times New Roman"/>
          <w:color w:val="984806"/>
          <w:sz w:val="28"/>
          <w:szCs w:val="28"/>
        </w:rPr>
        <w:t xml:space="preserve"> </w:t>
      </w:r>
      <w:r w:rsidRPr="007A6DCD">
        <w:rPr>
          <w:rFonts w:ascii="Times New Roman" w:hAnsi="Times New Roman" w:cs="Times New Roman"/>
          <w:b/>
          <w:bCs/>
          <w:color w:val="984806"/>
          <w:sz w:val="28"/>
          <w:szCs w:val="28"/>
        </w:rPr>
        <w:t xml:space="preserve">Сочинение. </w:t>
      </w:r>
    </w:p>
    <w:p w:rsidR="00AD2E9F"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w:t>
      </w:r>
    </w:p>
    <w:p w:rsidR="00AD2E9F" w:rsidRPr="009B52FB" w:rsidRDefault="00AD2E9F" w:rsidP="00E50663">
      <w:pPr>
        <w:rPr>
          <w:rFonts w:ascii="Times New Roman" w:hAnsi="Times New Roman" w:cs="Times New Roman"/>
          <w:sz w:val="24"/>
          <w:szCs w:val="24"/>
        </w:rPr>
      </w:pPr>
      <w:r>
        <w:rPr>
          <w:rFonts w:ascii="Times New Roman" w:hAnsi="Times New Roman" w:cs="Times New Roman"/>
          <w:sz w:val="24"/>
          <w:szCs w:val="24"/>
        </w:rPr>
        <w:t xml:space="preserve">     </w:t>
      </w:r>
      <w:r w:rsidRPr="009B52FB">
        <w:rPr>
          <w:rFonts w:ascii="Times New Roman" w:hAnsi="Times New Roman" w:cs="Times New Roman"/>
          <w:sz w:val="24"/>
          <w:szCs w:val="24"/>
        </w:rPr>
        <w:t xml:space="preserve">  «Собака подошла к воде, села на песок и снова застыла в своём вечном ожидании...», - пишет Ю. Яковлев. Смысл этой фразы я понимаю так. Собака была в «вечном ожидании», потому что  верила до конца, что её хозяин вернётся  с моря. И не понимала, что его больше нет. Приведу примеры-аргументы из текста, чтобы подтвердить правильность моих наблюдений. </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Собака была предана своему хозяину до конца его жизни. И даже после того, как его не стало, продолжала ждать и надеяться на возвращение. Она не проявляла никакого интереса к пище, равнодушно относилась ко всему, что её окружало: «Она ела для того, чтобы не умереть», потому что ей надо было жить и ждать. </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Море стало для неё заклятым врагом, но, несмотря на это, собака оставалась на его берегу, преданно и верно дожидаясь своего хозяина. Мир для неё раскололся, как «рухнула радуга» нефтяных разводов. У собаки была свалявшаяся шерсть, опущенный хвост, большие впалые глаза. Это всё говорило о том, она не обращала ни на что внимания, а лишь  неотрывно смотрела в море в ожидании…</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Таким образом, мы должны понимать, что собаки – это самые верные и преданные существа на земле. Они всегда ждут. Им нужно помогать и заботиться о них. Собака  оставалась на своём «бессменном посту», потому что, как бы кто ни старался, никто не мог взять на себя её горе.  (213 слов).     Караева Яна. </w:t>
      </w:r>
    </w:p>
    <w:p w:rsidR="00AD2E9F" w:rsidRDefault="00AD2E9F" w:rsidP="00E50663">
      <w:pPr>
        <w:rPr>
          <w:rFonts w:ascii="Times New Roman" w:hAnsi="Times New Roman" w:cs="Times New Roman"/>
          <w:b/>
          <w:bCs/>
          <w:sz w:val="24"/>
          <w:szCs w:val="24"/>
        </w:rPr>
      </w:pPr>
      <w:r w:rsidRPr="009B52FB">
        <w:rPr>
          <w:rFonts w:ascii="Times New Roman" w:hAnsi="Times New Roman" w:cs="Times New Roman"/>
          <w:b/>
          <w:bCs/>
          <w:sz w:val="24"/>
          <w:szCs w:val="24"/>
        </w:rPr>
        <w:t xml:space="preserve"> </w:t>
      </w:r>
    </w:p>
    <w:p w:rsidR="00AD2E9F" w:rsidRPr="007A6DCD" w:rsidRDefault="00AD2E9F" w:rsidP="00E50663">
      <w:pPr>
        <w:rPr>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15.3       Сочинение.                                    Что такое добро?</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Многие из нас не раз задумывались над тем, что же такое добро. Я думаю, добро – это вечная ценность нашего мира, высшее благо, основанное на поступках, которые способны принести пользу и положительные эмоции людям. И благо это – основа сохранения мира на Земле. </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Например, в тексте Ю. Яковлева мы видим поступок, который, без сомнения, можем назвать добрым. Ведь Коста – герой текста – бескорыстно помогал собаке, уважал её верность, делал всё, чтобы она выжила. Он кормил её, сделал ей дом из старой лодки, не требуя за это ничего взамен.  А это истинное проявление добра. </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Но и в реальной жизни мы нередко встречаемся с этим понятием.  Например, каждый год в нашей школе проводится мероприятие в помощь детскому дому.  Многие ребята жертвуют различные полезные детям вещи, тем самым, конечно, делая многих счастливыми. </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Таким образом, добро – это одна из высших ценностей людей, которая никогда не иссякнет и не будет побеждена злом, ведь в каждом человеке есть хоть что-нибудь доброе.  </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(152). Добренькая Александра. </w:t>
      </w:r>
    </w:p>
    <w:p w:rsidR="00AD2E9F" w:rsidRPr="007A6DCD" w:rsidRDefault="00AD2E9F" w:rsidP="00E50663">
      <w:pPr>
        <w:rPr>
          <w:rFonts w:ascii="Times New Roman" w:hAnsi="Times New Roman" w:cs="Times New Roman"/>
          <w:color w:val="984806"/>
          <w:sz w:val="28"/>
          <w:szCs w:val="28"/>
        </w:rPr>
      </w:pPr>
      <w:r w:rsidRPr="007A6DCD">
        <w:rPr>
          <w:rFonts w:ascii="Times New Roman" w:hAnsi="Times New Roman" w:cs="Times New Roman"/>
          <w:b/>
          <w:bCs/>
          <w:color w:val="984806"/>
          <w:sz w:val="28"/>
          <w:szCs w:val="28"/>
        </w:rPr>
        <w:t>15.3. Сочинение.</w:t>
      </w:r>
      <w:r w:rsidRPr="007A6DCD">
        <w:rPr>
          <w:rFonts w:ascii="Times New Roman" w:hAnsi="Times New Roman" w:cs="Times New Roman"/>
          <w:color w:val="984806"/>
          <w:sz w:val="28"/>
          <w:szCs w:val="28"/>
        </w:rPr>
        <w:t xml:space="preserve">      </w:t>
      </w:r>
      <w:r w:rsidRPr="007A6DCD">
        <w:rPr>
          <w:rFonts w:ascii="Times New Roman" w:hAnsi="Times New Roman" w:cs="Times New Roman"/>
          <w:b/>
          <w:bCs/>
          <w:color w:val="984806"/>
          <w:sz w:val="28"/>
          <w:szCs w:val="28"/>
        </w:rPr>
        <w:t>Что такое добро?</w:t>
      </w:r>
    </w:p>
    <w:p w:rsidR="00AD2E9F" w:rsidRPr="009B52FB"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Добро – это бескорыстное и искреннее стремление к осуществлению блага, категория этики, характеризующая положительные нравственные ценности. Приведу примеры-аргументы, доказывающие это. </w:t>
      </w:r>
    </w:p>
    <w:p w:rsidR="00AD2E9F" w:rsidRPr="00EF53B3" w:rsidRDefault="00AD2E9F" w:rsidP="00E50663">
      <w:pPr>
        <w:rPr>
          <w:rFonts w:ascii="Times New Roman" w:hAnsi="Times New Roman" w:cs="Times New Roman"/>
          <w:sz w:val="24"/>
          <w:szCs w:val="24"/>
        </w:rPr>
      </w:pPr>
      <w:r w:rsidRPr="009B52FB">
        <w:rPr>
          <w:rFonts w:ascii="Times New Roman" w:hAnsi="Times New Roman" w:cs="Times New Roman"/>
          <w:sz w:val="24"/>
          <w:szCs w:val="24"/>
        </w:rPr>
        <w:t xml:space="preserve">             В тексте Ю. Яковлева Коста понимает страдание собаки и её верность хозяину. Мальчик подкармливал её, сделал  для неё домик из старой лодки. Он даже разговаривал с ней: «Ты хороший… ты верный…» (предложения 28, 29). Эти примеры подчёркивают заботу, сочувствие и доброту Косты. Собака же, несмотря на внимание человека, застыла на берегу бесконечного моря в «вечном ожидании», и только Коста всё же мог по-</w:t>
      </w:r>
      <w:r w:rsidRPr="00EF53B3">
        <w:rPr>
          <w:rFonts w:ascii="Times New Roman" w:hAnsi="Times New Roman" w:cs="Times New Roman"/>
          <w:sz w:val="24"/>
          <w:szCs w:val="24"/>
        </w:rPr>
        <w:t xml:space="preserve">настоящему помочь ей.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 нашем маленьком городке несколько раз в год проводятся благотворительные концерты для тех, кто нуждается в помощи. Покупая билет, продлевают жизнь  больным детям, пожилым людям. Тем самым человек проявляет свои лучшие качества, добро – одно из них. Подобные мероприятия проходят по всей России.  Чтобы помочь нуждающимся, люди могут и отправить  СМС с мобильного устройства.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Итак, добро – это то, на чём держится весь мир, добро – это общее понятие морального сознания.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(152). Юрша Александр.                         </w:t>
      </w:r>
    </w:p>
    <w:p w:rsidR="00AD2E9F" w:rsidRPr="007A6DCD" w:rsidRDefault="00AD2E9F" w:rsidP="00E50663">
      <w:pPr>
        <w:rPr>
          <w:rFonts w:ascii="Times New Roman" w:hAnsi="Times New Roman" w:cs="Times New Roman"/>
          <w:b/>
          <w:bCs/>
          <w:color w:val="984806"/>
          <w:sz w:val="28"/>
          <w:szCs w:val="28"/>
        </w:rPr>
      </w:pPr>
      <w:r w:rsidRPr="007A6DCD">
        <w:rPr>
          <w:rFonts w:ascii="Times New Roman" w:hAnsi="Times New Roman" w:cs="Times New Roman"/>
          <w:color w:val="984806"/>
          <w:sz w:val="28"/>
          <w:szCs w:val="28"/>
        </w:rPr>
        <w:t xml:space="preserve">   </w:t>
      </w:r>
      <w:r w:rsidRPr="007A6DCD">
        <w:rPr>
          <w:rFonts w:ascii="Times New Roman" w:hAnsi="Times New Roman" w:cs="Times New Roman"/>
          <w:b/>
          <w:bCs/>
          <w:color w:val="984806"/>
          <w:sz w:val="28"/>
          <w:szCs w:val="28"/>
        </w:rPr>
        <w:t xml:space="preserve"> 15.3. </w:t>
      </w:r>
      <w:r w:rsidRPr="007A6DCD">
        <w:rPr>
          <w:rFonts w:ascii="Times New Roman" w:hAnsi="Times New Roman" w:cs="Times New Roman"/>
          <w:color w:val="984806"/>
          <w:sz w:val="28"/>
          <w:szCs w:val="28"/>
        </w:rPr>
        <w:t xml:space="preserve"> </w:t>
      </w:r>
      <w:r w:rsidRPr="007A6DCD">
        <w:rPr>
          <w:rFonts w:ascii="Times New Roman" w:hAnsi="Times New Roman" w:cs="Times New Roman"/>
          <w:b/>
          <w:bCs/>
          <w:color w:val="984806"/>
          <w:sz w:val="28"/>
          <w:szCs w:val="28"/>
        </w:rPr>
        <w:t>Сочинение.               Что такое добро?</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Что такое добро? Добро – это бескорыстное и искреннее стремление к осуществлению блага. Добро делает мир лучше и милосерднее. Помогая друг другу, мы поддерживаем добро во всём мире. Совершая его, каждый из нас испытывает счастье и радость. Приведу примеры, подтверждающие это.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 в тексте Ю. Яковлева добрый Коста заботится об одинокой собаке, ведь её хозяин погиб. Коста понимает её состояние, поэтому пытается её подбодрить, подкормить остатками своего обеда (предложения 11, 12). «Собакам надо помогать», - так считает мальчик. Он не ищет выгоды для себя в своиз действиях, а просто помогает от чистого сердца. Это и есть добро.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Конечно, в мире есть и зло, но всё же добро побеждает. Добро бывает как «маленькое», так и «большое». Например, создание питомников для бездомных животных, петиции о запрете тестирования косметики на животных – это большое благо.  Но каждый из нас может сделать «маленькое» добро. Например, моя подруга нашла раненого голубя и сразу отнесла в ветлечебницу. Но там его не приняли, и она решила ухаживать за ним сама. Этот пример «маленького» добра даёт надежду на победу человечности над злом.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Итак, мы можем сделать вывод, что добро начинается с самого себя. Каждый сам решает – быть добру в его жизни или нет.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(193) Кожанова Полина. </w:t>
      </w:r>
    </w:p>
    <w:p w:rsidR="00AD2E9F" w:rsidRPr="007A6DCD" w:rsidRDefault="00AD2E9F" w:rsidP="00E50663">
      <w:pPr>
        <w:rPr>
          <w:rFonts w:ascii="Times New Roman" w:hAnsi="Times New Roman" w:cs="Times New Roman"/>
          <w:b/>
          <w:bCs/>
          <w:color w:val="984806"/>
          <w:sz w:val="28"/>
          <w:szCs w:val="28"/>
        </w:rPr>
      </w:pPr>
      <w:r w:rsidRPr="007A6DCD">
        <w:rPr>
          <w:rFonts w:ascii="Times New Roman" w:hAnsi="Times New Roman" w:cs="Times New Roman"/>
          <w:color w:val="984806"/>
          <w:sz w:val="28"/>
          <w:szCs w:val="28"/>
        </w:rPr>
        <w:t xml:space="preserve">      </w:t>
      </w:r>
      <w:r w:rsidRPr="007A6DCD">
        <w:rPr>
          <w:rFonts w:ascii="Times New Roman" w:hAnsi="Times New Roman" w:cs="Times New Roman"/>
          <w:b/>
          <w:bCs/>
          <w:color w:val="984806"/>
          <w:sz w:val="28"/>
          <w:szCs w:val="28"/>
        </w:rPr>
        <w:t xml:space="preserve"> 15.3. Сочинение.                     Что такое добро?</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Добро – это то, на чём держится мир. Оно в человеке или есть, или нет. Рождается на свет вместе с ним. У доброго человека есть какая-то внутренняя потребность помогать другим, он своей добротой и любовью хочет охватить весь мир. Ему неважно, как его добро обернётся: за или против него.  Этому человеку важно творить добро.  Ему говорят: «Ради чего ты стараешься?» Он отвечает, что это нужно ему самому. Добро в человеке не поддаётся описанию, оно либо есть, либо его нет.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Я считаю, что Коста был именно таким человеком – добрым. Он сочувствовал собаке, которая потеряла хозяина, он разделял с ней её горе. Коста сделал ей дом из старой лодки; это тоже показывает, что мальчик был добрым. Например, предложения 28-29 показывают, как герой относится к собаке, как говорит с ней ласково, как хочет утешить её.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 настоящее время всё меньше и меньше становится людей, которые обладают добротой. Всё больше и больше жестоких и равнодушных… Все люди заняты «своим».   У них нет времени, чтобы, например, посетить благотворительный концерт или просто сходить в гости к  одинокому человеку, чтобы сделать ему приятное.   Недавно я смотрела «новости», и там шёл репортаж про ребёнка, которого мама выбросила на улицу в мороз. У меня сердце обливается кровью, когда я вижу или слышу подобное. Ведь этот ребёнок – часть тебя, часть твоего сердца, души. </w:t>
      </w:r>
    </w:p>
    <w:p w:rsidR="00AD2E9F"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Я считаю, что жизнь у нас одна и за эту жизнь мы должны сделать как можно больше добрых дел, например, таких, как делал Коста. Нельзя закрывать глаза и проходить мимо тех, кому тяжело. Я знаю, что всем не помочь, но ведь можно стараться. И если каждый сделает что-то доброе, то мир совсем по-другому будет выглядеть.                                                                             </w:t>
      </w:r>
      <w:r>
        <w:rPr>
          <w:rFonts w:ascii="Times New Roman" w:hAnsi="Times New Roman" w:cs="Times New Roman"/>
          <w:sz w:val="24"/>
          <w:szCs w:val="24"/>
        </w:rPr>
        <w:t xml:space="preserve">             </w:t>
      </w:r>
    </w:p>
    <w:p w:rsidR="00AD2E9F" w:rsidRPr="00EF53B3" w:rsidRDefault="00AD2E9F" w:rsidP="00E50663">
      <w:pPr>
        <w:rPr>
          <w:rFonts w:ascii="Times New Roman" w:hAnsi="Times New Roman" w:cs="Times New Roman"/>
          <w:sz w:val="24"/>
          <w:szCs w:val="24"/>
        </w:rPr>
      </w:pP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Фильчакова Галина.    9 класс. (По тексту Ю. Яковлева).  </w:t>
      </w:r>
    </w:p>
    <w:p w:rsidR="00AD2E9F" w:rsidRDefault="00AD2E9F" w:rsidP="00E50663">
      <w:pPr>
        <w:pStyle w:val="NoSpacing"/>
        <w:rPr>
          <w:rFonts w:ascii="Times New Roman" w:hAnsi="Times New Roman" w:cs="Times New Roman"/>
          <w:sz w:val="24"/>
          <w:szCs w:val="24"/>
        </w:rPr>
      </w:pPr>
    </w:p>
    <w:p w:rsidR="00AD2E9F" w:rsidRDefault="00AD2E9F" w:rsidP="00E50663">
      <w:pPr>
        <w:pStyle w:val="NoSpacing"/>
        <w:rPr>
          <w:rFonts w:ascii="Times New Roman" w:hAnsi="Times New Roman" w:cs="Times New Roman"/>
          <w:sz w:val="24"/>
          <w:szCs w:val="24"/>
        </w:rPr>
      </w:pPr>
      <w:r>
        <w:rPr>
          <w:noProof/>
        </w:rPr>
        <w:pict>
          <v:shape id="Рисунок 81" o:spid="_x0000_s1033" type="#_x0000_t75" style="position:absolute;margin-left:298.85pt;margin-top:0;width:349.9pt;height:280.3pt;z-index:251660800;visibility:visible;mso-position-horizontal:right;mso-position-horizontal-relative:margin;mso-position-vertical:bottom;mso-position-vertical-relative:margin">
            <v:imagedata r:id="rId16" o:title=""/>
            <o:lock v:ext="edit" aspectratio="f"/>
            <w10:wrap type="square" anchorx="margin" anchory="margin"/>
          </v:shape>
        </w:pict>
      </w:r>
    </w:p>
    <w:p w:rsidR="00AD2E9F" w:rsidRDefault="00AD2E9F" w:rsidP="00E50663">
      <w:pPr>
        <w:pStyle w:val="NoSpacing"/>
        <w:rPr>
          <w:rFonts w:ascii="Times New Roman" w:hAnsi="Times New Roman" w:cs="Times New Roman"/>
          <w:sz w:val="24"/>
          <w:szCs w:val="24"/>
        </w:rPr>
      </w:pPr>
    </w:p>
    <w:p w:rsidR="00AD2E9F" w:rsidRDefault="00AD2E9F" w:rsidP="00E50663">
      <w:pPr>
        <w:pStyle w:val="NoSpacing"/>
        <w:rPr>
          <w:rFonts w:ascii="Times New Roman" w:hAnsi="Times New Roman" w:cs="Times New Roman"/>
          <w:sz w:val="24"/>
          <w:szCs w:val="24"/>
        </w:rPr>
      </w:pPr>
    </w:p>
    <w:p w:rsidR="00AD2E9F" w:rsidRDefault="00AD2E9F" w:rsidP="00E50663">
      <w:pPr>
        <w:pStyle w:val="NoSpacing"/>
        <w:rPr>
          <w:rFonts w:ascii="Times New Roman" w:hAnsi="Times New Roman" w:cs="Times New Roman"/>
          <w:sz w:val="24"/>
          <w:szCs w:val="24"/>
        </w:rPr>
      </w:pPr>
    </w:p>
    <w:p w:rsidR="00AD2E9F" w:rsidRDefault="00AD2E9F" w:rsidP="00E50663">
      <w:pPr>
        <w:pStyle w:val="NoSpacing"/>
        <w:rPr>
          <w:rFonts w:ascii="Times New Roman" w:hAnsi="Times New Roman" w:cs="Times New Roman"/>
          <w:sz w:val="24"/>
          <w:szCs w:val="24"/>
        </w:rPr>
      </w:pPr>
    </w:p>
    <w:p w:rsidR="00AD2E9F" w:rsidRDefault="00AD2E9F" w:rsidP="00E50663">
      <w:pPr>
        <w:pStyle w:val="NoSpacing"/>
        <w:rPr>
          <w:rFonts w:ascii="Times New Roman" w:hAnsi="Times New Roman" w:cs="Times New Roman"/>
          <w:sz w:val="24"/>
          <w:szCs w:val="24"/>
        </w:rPr>
      </w:pPr>
    </w:p>
    <w:p w:rsidR="00AD2E9F" w:rsidRDefault="00AD2E9F" w:rsidP="00E50663">
      <w:pPr>
        <w:pStyle w:val="NoSpacing"/>
        <w:rPr>
          <w:rFonts w:ascii="Times New Roman" w:hAnsi="Times New Roman" w:cs="Times New Roman"/>
          <w:sz w:val="24"/>
          <w:szCs w:val="24"/>
        </w:rPr>
      </w:pPr>
    </w:p>
    <w:p w:rsidR="00AD2E9F" w:rsidRDefault="00AD2E9F" w:rsidP="00E50663">
      <w:pPr>
        <w:pStyle w:val="NoSpacing"/>
        <w:rPr>
          <w:rFonts w:ascii="Times New Roman" w:hAnsi="Times New Roman" w:cs="Times New Roman"/>
          <w:sz w:val="24"/>
          <w:szCs w:val="24"/>
        </w:rPr>
      </w:pPr>
    </w:p>
    <w:p w:rsidR="00AD2E9F" w:rsidRDefault="00AD2E9F" w:rsidP="00E50663">
      <w:pPr>
        <w:pStyle w:val="NoSpacing"/>
        <w:rPr>
          <w:rFonts w:ascii="Times New Roman" w:hAnsi="Times New Roman" w:cs="Times New Roman"/>
          <w:sz w:val="24"/>
          <w:szCs w:val="24"/>
        </w:rPr>
      </w:pPr>
    </w:p>
    <w:p w:rsidR="00AD2E9F" w:rsidRDefault="00AD2E9F" w:rsidP="00E50663">
      <w:pPr>
        <w:pStyle w:val="NoSpacing"/>
        <w:rPr>
          <w:rFonts w:ascii="Times New Roman" w:hAnsi="Times New Roman" w:cs="Times New Roman"/>
          <w:sz w:val="24"/>
          <w:szCs w:val="24"/>
        </w:rPr>
      </w:pPr>
    </w:p>
    <w:p w:rsidR="00AD2E9F" w:rsidRDefault="00AD2E9F" w:rsidP="00E50663">
      <w:pPr>
        <w:pStyle w:val="NoSpacing"/>
        <w:rPr>
          <w:rFonts w:ascii="Times New Roman" w:hAnsi="Times New Roman" w:cs="Times New Roman"/>
          <w:sz w:val="24"/>
          <w:szCs w:val="24"/>
        </w:rPr>
      </w:pPr>
    </w:p>
    <w:p w:rsidR="00AD2E9F" w:rsidRDefault="00AD2E9F" w:rsidP="00E50663">
      <w:pPr>
        <w:pStyle w:val="NoSpacing"/>
        <w:rPr>
          <w:rFonts w:ascii="Times New Roman" w:hAnsi="Times New Roman" w:cs="Times New Roman"/>
          <w:sz w:val="24"/>
          <w:szCs w:val="24"/>
        </w:rPr>
      </w:pPr>
    </w:p>
    <w:p w:rsidR="00AD2E9F" w:rsidRDefault="00AD2E9F" w:rsidP="00E50663">
      <w:pPr>
        <w:pStyle w:val="NoSpacing"/>
        <w:rPr>
          <w:rFonts w:ascii="Times New Roman" w:hAnsi="Times New Roman" w:cs="Times New Roman"/>
          <w:sz w:val="24"/>
          <w:szCs w:val="24"/>
        </w:rPr>
      </w:pPr>
    </w:p>
    <w:p w:rsidR="00AD2E9F" w:rsidRPr="00EF53B3" w:rsidRDefault="00AD2E9F" w:rsidP="00E50663">
      <w:pPr>
        <w:pStyle w:val="NoSpacing"/>
        <w:rPr>
          <w:rFonts w:ascii="Times New Roman" w:hAnsi="Times New Roman" w:cs="Times New Roman"/>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Pr="00EF53B3" w:rsidRDefault="00AD2E9F" w:rsidP="00E50663">
      <w:pPr>
        <w:rPr>
          <w:rFonts w:ascii="Times New Roman" w:hAnsi="Times New Roman" w:cs="Times New Roman"/>
          <w:b/>
          <w:bCs/>
          <w:sz w:val="24"/>
          <w:szCs w:val="24"/>
        </w:rPr>
      </w:pPr>
      <w:r w:rsidRPr="00EF53B3">
        <w:rPr>
          <w:rFonts w:ascii="Times New Roman" w:hAnsi="Times New Roman" w:cs="Times New Roman"/>
          <w:b/>
          <w:bCs/>
          <w:sz w:val="24"/>
          <w:szCs w:val="24"/>
        </w:rPr>
        <w:t xml:space="preserve">Вариант №8. </w:t>
      </w:r>
    </w:p>
    <w:p w:rsidR="00AD2E9F" w:rsidRPr="00EF53B3" w:rsidRDefault="00AD2E9F" w:rsidP="00E50663">
      <w:pPr>
        <w:pStyle w:val="Style27"/>
        <w:widowControl/>
        <w:tabs>
          <w:tab w:val="left" w:pos="1116"/>
        </w:tabs>
        <w:spacing w:line="240" w:lineRule="auto"/>
        <w:ind w:firstLine="288"/>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(1)Он вызывающе зевал на уроках: зажмуривал глаза, морщил нос и широко</w:t>
      </w:r>
      <w:r w:rsidRPr="00EF53B3">
        <w:rPr>
          <w:rStyle w:val="FontStyle142"/>
          <w:rFonts w:ascii="Times New Roman" w:hAnsi="Times New Roman" w:cs="Times New Roman"/>
          <w:sz w:val="24"/>
          <w:szCs w:val="24"/>
        </w:rPr>
        <w:br/>
        <w:t>разевал рот! (2)Потом энергично тряс головой - разгонял сон - и снова глядел</w:t>
      </w:r>
      <w:r w:rsidRPr="00EF53B3">
        <w:rPr>
          <w:rStyle w:val="FontStyle142"/>
          <w:rFonts w:ascii="Times New Roman" w:hAnsi="Times New Roman" w:cs="Times New Roman"/>
          <w:sz w:val="24"/>
          <w:szCs w:val="24"/>
        </w:rPr>
        <w:br/>
        <w:t>на доску. (3)А через несколько минут снова зевал.</w:t>
      </w:r>
    </w:p>
    <w:p w:rsidR="00AD2E9F" w:rsidRPr="00EF53B3" w:rsidRDefault="00AD2E9F" w:rsidP="00E50663">
      <w:pPr>
        <w:pStyle w:val="Style6"/>
        <w:widowControl/>
        <w:tabs>
          <w:tab w:val="left" w:pos="0"/>
        </w:tabs>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 (4)Почему ты зеваешь?! – раздражённо спрашивала Женечка – так за глаза ребята звали свою учительницу Евгению Ивановну – маленькую, худенькую, с длинными волосами, собранными на макушке конским хвостом.</w:t>
      </w:r>
    </w:p>
    <w:p w:rsidR="00AD2E9F" w:rsidRPr="00EF53B3" w:rsidRDefault="00AD2E9F" w:rsidP="00E50663">
      <w:pPr>
        <w:pStyle w:val="Style6"/>
        <w:widowControl/>
        <w:tabs>
          <w:tab w:val="left" w:pos="0"/>
        </w:tabs>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(5)Она была уверена, что он зевает от скуки. (6)Расспрашивать его было бесполезно: он был молчальником.</w:t>
      </w: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(7)Однажды он принёс в класс несколько прутиков и поставил их в банку с водой. (8)И все посмеивались над прутиками, кто-то даже пытался подмести ими пол, как веником. (9)0н отнял и снова поставил в воду. (10)И каждый день менял воду.</w:t>
      </w:r>
    </w:p>
    <w:p w:rsidR="00AD2E9F" w:rsidRPr="00EF53B3" w:rsidRDefault="00AD2E9F" w:rsidP="00E50663">
      <w:pPr>
        <w:pStyle w:val="Style27"/>
        <w:widowControl/>
        <w:tabs>
          <w:tab w:val="left" w:pos="1246"/>
        </w:tabs>
        <w:spacing w:line="240" w:lineRule="auto"/>
        <w:ind w:firstLine="288"/>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(11)Но однажды веник зацвёл. (12)Прутики покрылись маленькими светло-</w:t>
      </w:r>
      <w:r w:rsidRPr="00EF53B3">
        <w:rPr>
          <w:rStyle w:val="FontStyle142"/>
          <w:rFonts w:ascii="Times New Roman" w:hAnsi="Times New Roman" w:cs="Times New Roman"/>
          <w:sz w:val="24"/>
          <w:szCs w:val="24"/>
        </w:rPr>
        <w:br/>
        <w:t>лиловыми цветами, похожими на фиалки, прорезались светло-зелёные листочки.</w:t>
      </w:r>
      <w:r w:rsidRPr="00EF53B3">
        <w:rPr>
          <w:rStyle w:val="FontStyle142"/>
          <w:rFonts w:ascii="Times New Roman" w:hAnsi="Times New Roman" w:cs="Times New Roman"/>
          <w:sz w:val="24"/>
          <w:szCs w:val="24"/>
        </w:rPr>
        <w:br/>
        <w:t>(13)А за окном ещё поблёскивали кристаллики уходящего последнего снега.</w:t>
      </w:r>
    </w:p>
    <w:p w:rsidR="00AD2E9F" w:rsidRPr="00EF53B3" w:rsidRDefault="00AD2E9F" w:rsidP="00E50663">
      <w:pPr>
        <w:pStyle w:val="Style6"/>
        <w:widowControl/>
        <w:spacing w:line="240" w:lineRule="auto"/>
        <w:ind w:firstLine="281"/>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(14)Все толпились у окна, стараясь почувствовать тонкий сладковатый аромат, и интересовались, что за растение, почему оно цветёт.</w:t>
      </w:r>
    </w:p>
    <w:p w:rsidR="00AD2E9F" w:rsidRPr="00EF53B3" w:rsidRDefault="00AD2E9F" w:rsidP="00E50663">
      <w:pPr>
        <w:pStyle w:val="Style6"/>
        <w:widowControl/>
        <w:tabs>
          <w:tab w:val="left" w:pos="1174"/>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(15)Багульник! – буркнул он и пошёл прочь.</w:t>
      </w:r>
    </w:p>
    <w:p w:rsidR="00AD2E9F" w:rsidRPr="00EF53B3" w:rsidRDefault="00AD2E9F" w:rsidP="00E50663">
      <w:pPr>
        <w:pStyle w:val="Style6"/>
        <w:widowControl/>
        <w:spacing w:line="240" w:lineRule="auto"/>
        <w:rPr>
          <w:rStyle w:val="FontStyle142"/>
          <w:rFonts w:ascii="Times New Roman" w:hAnsi="Times New Roman" w:cs="Times New Roman"/>
          <w:color w:val="9C9079"/>
          <w:sz w:val="24"/>
          <w:szCs w:val="24"/>
        </w:rPr>
      </w:pPr>
      <w:r w:rsidRPr="00EF53B3">
        <w:rPr>
          <w:rStyle w:val="FontStyle142"/>
          <w:rFonts w:ascii="Times New Roman" w:hAnsi="Times New Roman" w:cs="Times New Roman"/>
          <w:sz w:val="24"/>
          <w:szCs w:val="24"/>
        </w:rPr>
        <w:t xml:space="preserve">(16)Люди недоверчиво относятся к молчальникам. (17)Никто не знает, что у них на уме: плохое или хорошее. (18)На всякий случай думают, что плохое. (19)Учителя тоже не любят молчальников: хотя они и тихо сидят на уроке, зато у доски каждое слово приходится вытягивать из них клещами. </w:t>
      </w: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(20)Когда багульник зацвёл, все забыли, что Коста молчальник. (21)Подумали, что он волшебник.</w:t>
      </w:r>
    </w:p>
    <w:p w:rsidR="00AD2E9F" w:rsidRPr="00EF53B3" w:rsidRDefault="00AD2E9F" w:rsidP="00E50663">
      <w:pPr>
        <w:pStyle w:val="Style27"/>
        <w:widowControl/>
        <w:spacing w:line="240" w:lineRule="auto"/>
        <w:ind w:firstLine="288"/>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(22)И Евгения Ивановна стала присматриваться к нему с нескрываемым любопытством.</w:t>
      </w:r>
    </w:p>
    <w:p w:rsidR="00AD2E9F" w:rsidRPr="00EF53B3" w:rsidRDefault="00AD2E9F" w:rsidP="00E50663">
      <w:pPr>
        <w:pStyle w:val="Style27"/>
        <w:widowControl/>
        <w:tabs>
          <w:tab w:val="left" w:pos="1253"/>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(23)Женечка обратила внимание, что звонок с последнего урока – для Косты сигнальная ракета. (24)Он вскакивал с места и сломя голову выбегал из класса, хватал пальто и, на ходу попадая в рукава, скрывался за школьной дверью. (25)Куда он мчался? (26)В свою загадочную жизнь, о которой никто, видимо, не имел представления.</w:t>
      </w: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(27)Его видели на улице с собакой, огненно-рыжей. (28)Но через некоторое время его встречали с другой собакой, боксёром. (29)А позднее он вёл на поводке чёрную головешку на маленьких кривых ногах.</w:t>
      </w: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(30)Однажды Евгения Ивановна не выдержала и решила проникнуть в таинственную жизнь своего ученика. (31)После звонка она выскользнула из класса вслед за Костой и, прячась за спины прохожих, проводила его до дома. (32)Коста исчез в подъезде и минут через пять появился снова.(33)Даже не заметив свою учительницу, он пронёсся мимо, а Женечка поспешила за ним.</w:t>
      </w: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(34)В соседнем доме, на первом этаже, болел парнишка – он был прикован к постели. (35)Это у него была такса – чёрная головешка на четырёх ножках. (36)Женечка стояла под окном и слышала разговор Косты и больного мальчика.</w:t>
      </w:r>
    </w:p>
    <w:p w:rsidR="00AD2E9F" w:rsidRPr="00EF53B3" w:rsidRDefault="00AD2E9F" w:rsidP="00E50663">
      <w:pPr>
        <w:spacing w:after="0" w:line="240" w:lineRule="auto"/>
        <w:ind w:firstLine="288"/>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(37)Она тебя ждёт, – говорил больной.</w:t>
      </w:r>
    </w:p>
    <w:p w:rsidR="00AD2E9F" w:rsidRPr="00EF53B3" w:rsidRDefault="00AD2E9F" w:rsidP="00E50663">
      <w:pPr>
        <w:pStyle w:val="Style6"/>
        <w:widowControl/>
        <w:tabs>
          <w:tab w:val="left" w:pos="1296"/>
        </w:tabs>
        <w:spacing w:line="240" w:lineRule="auto"/>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(38)Ты болей, не волнуйся, – слышался голос Косты.</w:t>
      </w:r>
    </w:p>
    <w:p w:rsidR="00AD2E9F" w:rsidRPr="00EF53B3" w:rsidRDefault="00AD2E9F" w:rsidP="00E50663">
      <w:pPr>
        <w:pStyle w:val="Style6"/>
        <w:widowControl/>
        <w:tabs>
          <w:tab w:val="left" w:pos="1296"/>
        </w:tabs>
        <w:spacing w:line="240" w:lineRule="auto"/>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(39)Мать хочет продать Лаптя. (40)Ей некогда с ним гулять.</w:t>
      </w:r>
    </w:p>
    <w:p w:rsidR="00AD2E9F" w:rsidRPr="00EF53B3" w:rsidRDefault="00AD2E9F" w:rsidP="00E50663">
      <w:pPr>
        <w:pStyle w:val="Style6"/>
        <w:widowControl/>
        <w:tabs>
          <w:tab w:val="left" w:pos="1296"/>
        </w:tabs>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(41)Приду утром, – после некоторого раздумья отвечал Коста. – (42)Только очень рано, до школы. (43)Пошли, Лапоть!</w:t>
      </w: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(44)Таксу звали Лаптем. (45)Коста вышел, держа собаку под мышкой, и вскоре они уже шагали по тротуару.</w:t>
      </w: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(46)Евгения Ивановна шла за мальчиком. (47)Ей захотелось заговорить с Костой, расспросить его о собаках, которых он кормил, выгуливал, поддерживая в них веру в человека. (48)Но она молча шла по следам своего ученика, который отвратительно зевал на уроках и слыл молчальником. (49)Теперь он менялся на её глазах, как веточка багульника. (По Ю. Яковлеву)*</w:t>
      </w:r>
    </w:p>
    <w:p w:rsidR="00AD2E9F" w:rsidRPr="00EF53B3" w:rsidRDefault="00AD2E9F" w:rsidP="00E50663">
      <w:pPr>
        <w:pStyle w:val="Style6"/>
        <w:widowControl/>
        <w:spacing w:line="240" w:lineRule="auto"/>
        <w:rPr>
          <w:rFonts w:ascii="Times New Roman" w:hAnsi="Times New Roman" w:cs="Times New Roman"/>
          <w:b/>
          <w:bCs/>
        </w:rPr>
      </w:pP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Fonts w:ascii="Times New Roman" w:hAnsi="Times New Roman" w:cs="Times New Roman"/>
          <w:b/>
          <w:bCs/>
        </w:rPr>
        <w:t>15.2.</w:t>
      </w:r>
      <w:r w:rsidRPr="00EF53B3">
        <w:rPr>
          <w:rFonts w:ascii="Times New Roman" w:hAnsi="Times New Roman" w:cs="Times New Roman"/>
        </w:rPr>
        <w:t xml:space="preserve"> Напишите сочинение-рассуждение. Объясните, как Вы понимаете смысл финала текста: </w:t>
      </w:r>
      <w:r w:rsidRPr="00EF53B3">
        <w:rPr>
          <w:rFonts w:ascii="Times New Roman" w:hAnsi="Times New Roman" w:cs="Times New Roman"/>
          <w:b/>
          <w:bCs/>
        </w:rPr>
        <w:t>«</w:t>
      </w:r>
      <w:r w:rsidRPr="00EF53B3">
        <w:rPr>
          <w:rStyle w:val="FontStyle142"/>
          <w:rFonts w:ascii="Times New Roman" w:hAnsi="Times New Roman" w:cs="Times New Roman"/>
          <w:sz w:val="24"/>
          <w:szCs w:val="24"/>
        </w:rPr>
        <w:t>Теперь он менялся на её глазах, как веточка багульника».</w:t>
      </w:r>
    </w:p>
    <w:p w:rsidR="00AD2E9F" w:rsidRPr="00EF53B3" w:rsidRDefault="00AD2E9F" w:rsidP="00E50663">
      <w:pPr>
        <w:pStyle w:val="Style13"/>
        <w:widowControl/>
        <w:spacing w:line="240" w:lineRule="auto"/>
        <w:ind w:firstLine="284"/>
        <w:jc w:val="left"/>
        <w:rPr>
          <w:rStyle w:val="FontStyle142"/>
          <w:rFonts w:ascii="Times New Roman" w:hAnsi="Times New Roman" w:cs="Times New Roman"/>
          <w:sz w:val="24"/>
          <w:szCs w:val="24"/>
        </w:rPr>
      </w:pPr>
      <w:r w:rsidRPr="00EF53B3">
        <w:rPr>
          <w:rStyle w:val="FontStyle111"/>
          <w:rFonts w:ascii="Times New Roman" w:hAnsi="Times New Roman" w:cs="Times New Roman"/>
        </w:rPr>
        <w:t xml:space="preserve">Приведите в сочинении два аргумента из прочитанного текста, подтверждающие Ваши рассуждения. </w:t>
      </w:r>
      <w:r w:rsidRPr="00EF53B3">
        <w:rPr>
          <w:rStyle w:val="FontStyle142"/>
          <w:rFonts w:ascii="Times New Roman" w:hAnsi="Times New Roman" w:cs="Times New Roman"/>
          <w:sz w:val="24"/>
          <w:szCs w:val="24"/>
        </w:rPr>
        <w:t>Приводя примеры, указывайте номера нужных предложений или применяйте цитирование.</w:t>
      </w:r>
    </w:p>
    <w:p w:rsidR="00AD2E9F" w:rsidRPr="00EF53B3" w:rsidRDefault="00AD2E9F" w:rsidP="00E50663">
      <w:pPr>
        <w:pStyle w:val="Style10"/>
        <w:widowControl/>
        <w:spacing w:line="240" w:lineRule="auto"/>
        <w:ind w:firstLine="284"/>
        <w:rPr>
          <w:rStyle w:val="FontStyle111"/>
          <w:rFonts w:ascii="Times New Roman" w:hAnsi="Times New Roman" w:cs="Times New Roman"/>
          <w:i w:val="0"/>
          <w:iCs w:val="0"/>
        </w:rPr>
      </w:pPr>
    </w:p>
    <w:p w:rsidR="00AD2E9F" w:rsidRPr="00EF53B3" w:rsidRDefault="00AD2E9F" w:rsidP="00E50663">
      <w:pPr>
        <w:pStyle w:val="Style10"/>
        <w:widowControl/>
        <w:spacing w:line="240" w:lineRule="auto"/>
        <w:ind w:firstLine="284"/>
        <w:rPr>
          <w:rStyle w:val="FontStyle111"/>
          <w:rFonts w:ascii="Times New Roman" w:hAnsi="Times New Roman" w:cs="Times New Roman"/>
          <w:i w:val="0"/>
          <w:iCs w:val="0"/>
        </w:rPr>
      </w:pPr>
    </w:p>
    <w:p w:rsidR="00AD2E9F" w:rsidRPr="00EF53B3" w:rsidRDefault="00AD2E9F" w:rsidP="00E50663">
      <w:pPr>
        <w:pStyle w:val="Style10"/>
        <w:widowControl/>
        <w:spacing w:line="240" w:lineRule="auto"/>
        <w:ind w:firstLine="284"/>
        <w:rPr>
          <w:rStyle w:val="FontStyle111"/>
          <w:rFonts w:ascii="Times New Roman" w:hAnsi="Times New Roman" w:cs="Times New Roman"/>
          <w:i w:val="0"/>
          <w:iCs w:val="0"/>
        </w:rPr>
      </w:pPr>
      <w:r>
        <w:rPr>
          <w:noProof/>
        </w:rPr>
        <w:pict>
          <v:shape id="_x0000_s1034" type="#_x0000_t75" alt="img10.png" style="position:absolute;left:0;text-align:left;margin-left:149.1pt;margin-top:0;width:188.15pt;height:169.45pt;z-index:251657728;visibility:visible;mso-wrap-distance-left:9.96pt;mso-wrap-distance-top:.96pt;mso-wrap-distance-right:20.28pt;mso-wrap-distance-bottom:1.25pt;mso-position-horizontal:right;mso-position-horizontal-relative:margin;mso-position-vertical:bottom;mso-position-vertical-relative:margin">
            <v:imagedata r:id="rId17" o:title=""/>
            <o:lock v:ext="edit" aspectratio="f"/>
            <w10:wrap type="square" anchorx="margin" anchory="margin"/>
          </v:shape>
        </w:pict>
      </w:r>
      <w:r w:rsidRPr="00EF53B3">
        <w:rPr>
          <w:rStyle w:val="FontStyle111"/>
          <w:rFonts w:ascii="Times New Roman" w:hAnsi="Times New Roman" w:cs="Times New Roman"/>
        </w:rPr>
        <w:t xml:space="preserve">15.3. Как Вы понимаете значение слова ДОБРО? Сформулируйте и прокомментируйте данное Вами определение. </w:t>
      </w:r>
      <w:r w:rsidRPr="00EF53B3">
        <w:rPr>
          <w:rStyle w:val="FontStyle142"/>
          <w:rFonts w:ascii="Times New Roman" w:hAnsi="Times New Roman" w:cs="Times New Roman"/>
          <w:sz w:val="24"/>
          <w:szCs w:val="24"/>
        </w:rPr>
        <w:t xml:space="preserve">Напишите сочинение-рассуждение на тему: «Что такое добро?», взяв в качестве тезиса данное Вами определение. </w:t>
      </w:r>
      <w:r w:rsidRPr="00EF53B3">
        <w:rPr>
          <w:rStyle w:val="FontStyle111"/>
          <w:rFonts w:ascii="Times New Roman" w:hAnsi="Times New Roman" w:cs="Times New Roman"/>
        </w:rPr>
        <w:t xml:space="preserve">Аргументируя свой тезис, приведите 2 (два) примера – аргумента, подтверждающих Ваши рассуждения: один пример – аргумент приведите из прочитанного текста, а второй – из Вашего жизненного опыта. </w:t>
      </w:r>
    </w:p>
    <w:p w:rsidR="00AD2E9F" w:rsidRPr="00EF53B3" w:rsidRDefault="00AD2E9F" w:rsidP="00E50663">
      <w:pPr>
        <w:pStyle w:val="Style6"/>
        <w:widowControl/>
        <w:spacing w:line="240" w:lineRule="auto"/>
        <w:rPr>
          <w:rFonts w:ascii="Times New Roman" w:hAnsi="Times New Roman" w:cs="Times New Roman"/>
          <w:b/>
          <w:bCs/>
        </w:rPr>
      </w:pPr>
    </w:p>
    <w:p w:rsidR="00AD2E9F" w:rsidRDefault="00AD2E9F" w:rsidP="00E50663">
      <w:pPr>
        <w:pStyle w:val="Style6"/>
        <w:widowControl/>
        <w:spacing w:line="240" w:lineRule="auto"/>
        <w:rPr>
          <w:rFonts w:ascii="Times New Roman" w:hAnsi="Times New Roman" w:cs="Times New Roman"/>
          <w:b/>
          <w:bCs/>
        </w:rPr>
      </w:pPr>
      <w:r>
        <w:rPr>
          <w:noProof/>
        </w:rPr>
        <w:pict>
          <v:shape id="_x0000_s1035" type="#_x0000_t75" alt="3028-500x500.JPG" style="position:absolute;left:0;text-align:left;margin-left:163.05pt;margin-top:0;width:202.55pt;height:242.4pt;z-index:251658752;visibility:visible;mso-wrap-distance-left:9.48pt;mso-wrap-distance-top:.96pt;mso-wrap-distance-right:9.36pt;mso-wrap-distance-bottom:1.29pt;mso-position-horizontal:right;mso-position-horizontal-relative:margin;mso-position-vertical:top;mso-position-vertical-relative:margin">
            <v:imagedata r:id="rId18" o:title=""/>
            <o:lock v:ext="edit" aspectratio="f"/>
            <w10:wrap type="square" anchorx="margin" anchory="margin"/>
          </v:shape>
        </w:pict>
      </w:r>
    </w:p>
    <w:p w:rsidR="00AD2E9F" w:rsidRPr="007A6DCD" w:rsidRDefault="00AD2E9F" w:rsidP="00E50663">
      <w:pPr>
        <w:pStyle w:val="Style6"/>
        <w:widowControl/>
        <w:spacing w:line="240" w:lineRule="auto"/>
        <w:rPr>
          <w:rStyle w:val="FontStyle142"/>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15.2.</w:t>
      </w:r>
      <w:r w:rsidRPr="007A6DCD">
        <w:rPr>
          <w:rFonts w:ascii="Times New Roman" w:hAnsi="Times New Roman" w:cs="Times New Roman"/>
          <w:color w:val="984806"/>
          <w:sz w:val="28"/>
          <w:szCs w:val="28"/>
        </w:rPr>
        <w:t xml:space="preserve">   </w:t>
      </w:r>
      <w:r w:rsidRPr="007A6DCD">
        <w:rPr>
          <w:rStyle w:val="FontStyle142"/>
          <w:rFonts w:ascii="Times New Roman" w:hAnsi="Times New Roman" w:cs="Times New Roman"/>
          <w:color w:val="984806"/>
          <w:sz w:val="28"/>
          <w:szCs w:val="28"/>
        </w:rPr>
        <w:t>Сочинение.</w:t>
      </w: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Fonts w:ascii="Times New Roman" w:hAnsi="Times New Roman" w:cs="Times New Roman"/>
        </w:rPr>
        <w:t>«</w:t>
      </w:r>
      <w:r w:rsidRPr="00EF53B3">
        <w:rPr>
          <w:rStyle w:val="FontStyle142"/>
          <w:rFonts w:ascii="Times New Roman" w:hAnsi="Times New Roman" w:cs="Times New Roman"/>
          <w:sz w:val="24"/>
          <w:szCs w:val="24"/>
        </w:rPr>
        <w:t xml:space="preserve">Теперь он менялся на её глазах, как веточка багульника», - пишет Ю.Яковлев в конце текста. Эту фразу я понимаю так. Учительница познала внутренний мир мальчика после того, как заглянула в его»загадочную жизнь». </w:t>
      </w: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Коста был «молчальником». Никто не воспринимал его всерьёз (предложение 8). Интонация Женечки («раздражённо спрашивает»)  указывает нам на то, что Коста вызывал у неё неприятные чувства. </w:t>
      </w: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Но после того как учительница решила «проникнуть в таинственную жизнь» Косты, её мнение о мальчике изменилось. Она увидела настоящего Косту, который «сломя голову выбегал из класса», чтобы помочь мальчику, «прикованному к постели», к собакам, «которых он кормил, выгуливал, поддерживая в них веру в человека». </w:t>
      </w: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Итак, можно сказать, что первое впечатление о людях не всегда правильно. Внутренний мир Косты раскрылся так же неожиданно, как зацвёл багульник.    </w:t>
      </w:r>
    </w:p>
    <w:p w:rsidR="00AD2E9F" w:rsidRPr="00EF53B3" w:rsidRDefault="00AD2E9F" w:rsidP="00E50663">
      <w:pPr>
        <w:pStyle w:val="Style6"/>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(122 слова). Айрио Анита.</w:t>
      </w:r>
    </w:p>
    <w:p w:rsidR="00AD2E9F" w:rsidRPr="00EF53B3" w:rsidRDefault="00AD2E9F" w:rsidP="00E50663">
      <w:pPr>
        <w:pStyle w:val="Style6"/>
        <w:widowControl/>
        <w:spacing w:line="240" w:lineRule="auto"/>
        <w:rPr>
          <w:rStyle w:val="FontStyle142"/>
          <w:rFonts w:ascii="Times New Roman" w:hAnsi="Times New Roman" w:cs="Times New Roman"/>
          <w:b/>
          <w:bCs/>
          <w:sz w:val="24"/>
          <w:szCs w:val="24"/>
        </w:rPr>
      </w:pPr>
    </w:p>
    <w:p w:rsidR="00AD2E9F" w:rsidRPr="007A6DCD" w:rsidRDefault="00AD2E9F" w:rsidP="00E50663">
      <w:pPr>
        <w:pStyle w:val="Style6"/>
        <w:widowControl/>
        <w:spacing w:line="240" w:lineRule="auto"/>
        <w:rPr>
          <w:rStyle w:val="FontStyle142"/>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15.2.</w:t>
      </w:r>
      <w:r w:rsidRPr="007A6DCD">
        <w:rPr>
          <w:rFonts w:ascii="Times New Roman" w:hAnsi="Times New Roman" w:cs="Times New Roman"/>
          <w:color w:val="984806"/>
          <w:sz w:val="28"/>
          <w:szCs w:val="28"/>
        </w:rPr>
        <w:t xml:space="preserve">   </w:t>
      </w:r>
      <w:r w:rsidRPr="007A6DCD">
        <w:rPr>
          <w:rStyle w:val="FontStyle142"/>
          <w:rFonts w:ascii="Times New Roman" w:hAnsi="Times New Roman" w:cs="Times New Roman"/>
          <w:color w:val="984806"/>
          <w:sz w:val="28"/>
          <w:szCs w:val="28"/>
        </w:rPr>
        <w:t>Сочинение.</w:t>
      </w:r>
    </w:p>
    <w:p w:rsidR="00AD2E9F" w:rsidRPr="009B52FB" w:rsidRDefault="00AD2E9F" w:rsidP="00E50663">
      <w:pPr>
        <w:rPr>
          <w:rFonts w:ascii="Times New Roman" w:hAnsi="Times New Roman" w:cs="Times New Roman"/>
          <w:color w:val="984806"/>
          <w:sz w:val="24"/>
          <w:szCs w:val="24"/>
        </w:rPr>
      </w:pPr>
    </w:p>
    <w:p w:rsidR="00AD2E9F" w:rsidRPr="00EF53B3" w:rsidRDefault="00AD2E9F" w:rsidP="00E50663">
      <w:pPr>
        <w:rPr>
          <w:rStyle w:val="FontStyle142"/>
          <w:rFonts w:ascii="Times New Roman" w:hAnsi="Times New Roman" w:cs="Times New Roman"/>
          <w:sz w:val="24"/>
          <w:szCs w:val="24"/>
        </w:rPr>
      </w:pPr>
      <w:r w:rsidRPr="00EF53B3">
        <w:rPr>
          <w:rFonts w:ascii="Times New Roman" w:hAnsi="Times New Roman" w:cs="Times New Roman"/>
          <w:sz w:val="24"/>
          <w:szCs w:val="24"/>
        </w:rPr>
        <w:t xml:space="preserve">        «</w:t>
      </w:r>
      <w:r w:rsidRPr="00EF53B3">
        <w:rPr>
          <w:rStyle w:val="FontStyle142"/>
          <w:rFonts w:ascii="Times New Roman" w:hAnsi="Times New Roman" w:cs="Times New Roman"/>
          <w:sz w:val="24"/>
          <w:szCs w:val="24"/>
        </w:rPr>
        <w:t>Теперь он менялся на её глазах, как веточка багульника», - пишет Ю.Яковлев в финале конце текста. Этими словами он хочет сказать нам, что Коста и впрямь серьёзно изменился в глазах своей учительницы, то есть неожиданно раскрылись его самые хорошие черты, как раскрылась прекрасная веточка багульника. Этим  сравнением  автор хотел сказать, что все лучшие стороны человеческой души прояв</w:t>
      </w:r>
      <w:r>
        <w:rPr>
          <w:rStyle w:val="FontStyle142"/>
          <w:rFonts w:ascii="Times New Roman" w:hAnsi="Times New Roman" w:cs="Times New Roman"/>
          <w:sz w:val="24"/>
          <w:szCs w:val="24"/>
        </w:rPr>
        <w:t xml:space="preserve">ляются постепенно. </w:t>
      </w:r>
      <w:r w:rsidRPr="00EF53B3">
        <w:rPr>
          <w:rStyle w:val="FontStyle142"/>
          <w:rFonts w:ascii="Times New Roman" w:hAnsi="Times New Roman" w:cs="Times New Roman"/>
          <w:sz w:val="24"/>
          <w:szCs w:val="24"/>
        </w:rPr>
        <w:t xml:space="preserve">Обратимся к тексту Ю. Яковлева, чтобы убедиться в этом.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Сначала все относились к Косте, как к неразговорчивому, скрытному мальчику, «молчальнику». К таким, как он, люди относятся недоверчиво, потому что не знают, что у них на уме. И правда, Коста был скрытным и ни с кем не общался, как будто хранил в себе какую-то тайну.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Вскоре Женечка узнала эту самую тайну, проследив за Костой и узнав, что он помогает больному мальчику выгуливать собаку. Он делает это, потому что внутри его души живёт добрый, отзывчивый и совсем непохожий на «молчальника» мальчик.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Таким образом, под подозрительной молчаливой натурой Косты всем открылся очень добрый и милосердный человек. Мы не должны судить о человеке только по его внешнему поведению, надо стремиться увидеть его внутреннюю сущность, которая хранит много секретов.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(183) Киприянов Вадим. </w:t>
      </w:r>
    </w:p>
    <w:p w:rsidR="00AD2E9F" w:rsidRDefault="00AD2E9F" w:rsidP="00E50663">
      <w:pPr>
        <w:rPr>
          <w:rFonts w:ascii="Times New Roman" w:hAnsi="Times New Roman" w:cs="Times New Roman"/>
          <w:b/>
          <w:bCs/>
          <w:sz w:val="24"/>
          <w:szCs w:val="24"/>
        </w:rPr>
      </w:pPr>
    </w:p>
    <w:p w:rsidR="00AD2E9F" w:rsidRPr="007A6DCD" w:rsidRDefault="00AD2E9F" w:rsidP="00E50663">
      <w:pPr>
        <w:rPr>
          <w:rStyle w:val="FontStyle142"/>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15.2.</w:t>
      </w:r>
      <w:r w:rsidRPr="007A6DCD">
        <w:rPr>
          <w:rFonts w:ascii="Times New Roman" w:hAnsi="Times New Roman" w:cs="Times New Roman"/>
          <w:color w:val="984806"/>
          <w:sz w:val="28"/>
          <w:szCs w:val="28"/>
        </w:rPr>
        <w:t xml:space="preserve">   </w:t>
      </w:r>
      <w:r w:rsidRPr="007A6DCD">
        <w:rPr>
          <w:rStyle w:val="FontStyle142"/>
          <w:rFonts w:ascii="Times New Roman" w:hAnsi="Times New Roman" w:cs="Times New Roman"/>
          <w:color w:val="984806"/>
          <w:sz w:val="28"/>
          <w:szCs w:val="28"/>
        </w:rPr>
        <w:t xml:space="preserve"> Сочинение. </w:t>
      </w:r>
    </w:p>
    <w:p w:rsidR="00AD2E9F" w:rsidRPr="00EF53B3" w:rsidRDefault="00AD2E9F" w:rsidP="00E50663">
      <w:pPr>
        <w:rPr>
          <w:rStyle w:val="FontStyle142"/>
          <w:rFonts w:ascii="Times New Roman" w:hAnsi="Times New Roman" w:cs="Times New Roman"/>
          <w:sz w:val="24"/>
          <w:szCs w:val="24"/>
        </w:rPr>
      </w:pPr>
      <w:r w:rsidRPr="00EF53B3">
        <w:rPr>
          <w:rFonts w:ascii="Times New Roman" w:hAnsi="Times New Roman" w:cs="Times New Roman"/>
          <w:sz w:val="24"/>
          <w:szCs w:val="24"/>
        </w:rPr>
        <w:t xml:space="preserve">    «</w:t>
      </w:r>
      <w:r w:rsidRPr="00EF53B3">
        <w:rPr>
          <w:rStyle w:val="FontStyle142"/>
          <w:rFonts w:ascii="Times New Roman" w:hAnsi="Times New Roman" w:cs="Times New Roman"/>
          <w:sz w:val="24"/>
          <w:szCs w:val="24"/>
        </w:rPr>
        <w:t xml:space="preserve">Теперь он менялся на её глазах, как веточка багульника», - так заканчивает Юрий Яковлев  текст о Косте. Смысл заключительной фразы я понимаю так. Коста изменился на глазах Евгении Ивановны, как прутик багульника. Приведу примеры-аргументы, которые подтвердят справедливость  этого сравнения.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Во-первых, однажды Коста принёс в класс непонятный «веник», над которым все смеялись, но тот покрылся замечательными «светло-лиловыми цветочками». Прутики пахли «сладким ароматом», потому что мальчик проявил заботу о них, «каждый день меняя воду».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Во-вторых, его забота проявлялась не только по отношению к веточкам багульника. Его жизнь была наполнена и любовью к собакам. Коста забрал у больного парнишки собаку, которую мама хотела продать. И мальчик всё делал для Лаптя: выгуливал, кормил, «поддерживал веру в человека». А за «таинственной жизнью» мальчика наблюдала Евгения Ивановна.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Таким образом, мы видим, что Коста в классе был сонным «молчальником», но стоило только проникнуть в личную жизнь мальчика, как обнаруживалось его сходство с расцветшим багульником, менялось представление о нём – добром волшебнике и заботливом хозяине.</w:t>
      </w:r>
      <w:r w:rsidRPr="009B52FB">
        <w:rPr>
          <w:rStyle w:val="FontStyle142"/>
          <w:rFonts w:ascii="Times New Roman" w:hAnsi="Times New Roman" w:cs="Times New Roman"/>
          <w:sz w:val="24"/>
          <w:szCs w:val="24"/>
        </w:rPr>
        <w:t xml:space="preserve"> </w:t>
      </w:r>
      <w:r w:rsidRPr="00EF53B3">
        <w:rPr>
          <w:rStyle w:val="FontStyle142"/>
          <w:rFonts w:ascii="Times New Roman" w:hAnsi="Times New Roman" w:cs="Times New Roman"/>
          <w:sz w:val="24"/>
          <w:szCs w:val="24"/>
        </w:rPr>
        <w:t>(155)</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Юрша Александр. </w:t>
      </w:r>
    </w:p>
    <w:p w:rsidR="00AD2E9F" w:rsidRPr="007A6DCD" w:rsidRDefault="00AD2E9F" w:rsidP="00E50663">
      <w:pPr>
        <w:rPr>
          <w:rStyle w:val="FontStyle142"/>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15.2.</w:t>
      </w:r>
      <w:r w:rsidRPr="007A6DCD">
        <w:rPr>
          <w:rFonts w:ascii="Times New Roman" w:hAnsi="Times New Roman" w:cs="Times New Roman"/>
          <w:color w:val="984806"/>
          <w:sz w:val="28"/>
          <w:szCs w:val="28"/>
        </w:rPr>
        <w:t xml:space="preserve">   </w:t>
      </w:r>
      <w:r w:rsidRPr="007A6DCD">
        <w:rPr>
          <w:rStyle w:val="FontStyle142"/>
          <w:rFonts w:ascii="Times New Roman" w:hAnsi="Times New Roman" w:cs="Times New Roman"/>
          <w:color w:val="984806"/>
          <w:sz w:val="28"/>
          <w:szCs w:val="28"/>
        </w:rPr>
        <w:t xml:space="preserve">Сочинение. </w:t>
      </w:r>
    </w:p>
    <w:p w:rsidR="00AD2E9F" w:rsidRPr="00EF53B3" w:rsidRDefault="00AD2E9F" w:rsidP="00E50663">
      <w:pPr>
        <w:rPr>
          <w:rStyle w:val="FontStyle142"/>
          <w:rFonts w:ascii="Times New Roman" w:hAnsi="Times New Roman" w:cs="Times New Roman"/>
          <w:sz w:val="24"/>
          <w:szCs w:val="24"/>
        </w:rPr>
      </w:pPr>
      <w:r w:rsidRPr="00EF53B3">
        <w:rPr>
          <w:rFonts w:ascii="Times New Roman" w:hAnsi="Times New Roman" w:cs="Times New Roman"/>
          <w:sz w:val="24"/>
          <w:szCs w:val="24"/>
        </w:rPr>
        <w:t xml:space="preserve">          «</w:t>
      </w:r>
      <w:r w:rsidRPr="00EF53B3">
        <w:rPr>
          <w:rStyle w:val="FontStyle142"/>
          <w:rFonts w:ascii="Times New Roman" w:hAnsi="Times New Roman" w:cs="Times New Roman"/>
          <w:sz w:val="24"/>
          <w:szCs w:val="24"/>
        </w:rPr>
        <w:t xml:space="preserve">Теперь он менялся на её глазах, как веточка багульника», - так заканчивает Юрий Яковлев  текст о Косте. Я понимаю значение этой фразы так. Коста, который раньше пользовался лишь недоверием, «расцвёл» в глазах учительницы. Доброта украшает душу человека, а если у человека красивая душа, то он заслуживает уважения.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Однажды Коста принёс в школу несколько прутиков, а дети в классе смеялись над ним. Но когда эти прутики зацвели, Косту посчитали волшебником. Своей добротой к растениям он заслужил внимание учительницы. Этим поступком Коста показал свою лучшую сторону. </w:t>
      </w:r>
    </w:p>
    <w:p w:rsidR="00AD2E9F" w:rsidRPr="007A6DCD" w:rsidRDefault="00AD2E9F" w:rsidP="00E50663">
      <w:pPr>
        <w:pStyle w:val="NoSpacing"/>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w:t>
      </w:r>
      <w:r w:rsidRPr="007A6DCD">
        <w:rPr>
          <w:rStyle w:val="FontStyle142"/>
          <w:rFonts w:ascii="Times New Roman" w:hAnsi="Times New Roman" w:cs="Times New Roman"/>
          <w:sz w:val="24"/>
          <w:szCs w:val="24"/>
        </w:rPr>
        <w:t xml:space="preserve">Когда учительница решила проследить за мальчиком, она узнала его «секретную» жизнь. Коста убегал со школы сразу после звонка, не высыпался, оставался «молчальником» ради того, чтобы в чужих для него собаках поддерживать веру в человека.  Коста помогал растениям, людям, животным и не требовал ничего взамен. </w:t>
      </w:r>
    </w:p>
    <w:p w:rsidR="00AD2E9F" w:rsidRPr="00EF53B3" w:rsidRDefault="00AD2E9F" w:rsidP="00E50663">
      <w:pPr>
        <w:pStyle w:val="NoSpacing"/>
        <w:rPr>
          <w:rStyle w:val="FontStyle142"/>
          <w:rFonts w:ascii="Times New Roman" w:hAnsi="Times New Roman" w:cs="Times New Roman"/>
          <w:sz w:val="24"/>
          <w:szCs w:val="24"/>
        </w:rPr>
      </w:pPr>
      <w:r w:rsidRPr="007A6DCD">
        <w:rPr>
          <w:rStyle w:val="FontStyle142"/>
          <w:rFonts w:ascii="Times New Roman" w:hAnsi="Times New Roman" w:cs="Times New Roman"/>
          <w:sz w:val="24"/>
          <w:szCs w:val="24"/>
        </w:rPr>
        <w:t xml:space="preserve">               Таким образом</w:t>
      </w:r>
      <w:r w:rsidRPr="00EF53B3">
        <w:rPr>
          <w:rStyle w:val="FontStyle142"/>
          <w:rFonts w:ascii="Times New Roman" w:hAnsi="Times New Roman" w:cs="Times New Roman"/>
          <w:sz w:val="24"/>
          <w:szCs w:val="24"/>
        </w:rPr>
        <w:t xml:space="preserve">, я думаю, что Коста оказался тем невзрачным прутиком, который расцвёл цветами. Многие люди таят в себе доброту, которая требует выхода наружу. Лучше быть добрым «молчальником», чем алчным человеком, требующим внимания. Я надеюсь, что если в мире будет больше таких текстов, которые будут читать люди, доброта снова обретёт прежнее могущество.    (178).                                                                           </w:t>
      </w:r>
    </w:p>
    <w:p w:rsidR="00AD2E9F" w:rsidRPr="00EF53B3" w:rsidRDefault="00AD2E9F" w:rsidP="00E50663">
      <w:pPr>
        <w:rPr>
          <w:rStyle w:val="FontStyle142"/>
          <w:rFonts w:ascii="Times New Roman" w:hAnsi="Times New Roman" w:cs="Times New Roman"/>
          <w:sz w:val="24"/>
          <w:szCs w:val="24"/>
        </w:rPr>
      </w:pPr>
      <w:r>
        <w:rPr>
          <w:rStyle w:val="FontStyle142"/>
          <w:rFonts w:ascii="Times New Roman" w:hAnsi="Times New Roman" w:cs="Times New Roman"/>
          <w:sz w:val="24"/>
          <w:szCs w:val="24"/>
        </w:rPr>
        <w:t xml:space="preserve">                                                                                                 </w:t>
      </w:r>
      <w:r w:rsidRPr="00EF53B3">
        <w:rPr>
          <w:rStyle w:val="FontStyle142"/>
          <w:rFonts w:ascii="Times New Roman" w:hAnsi="Times New Roman" w:cs="Times New Roman"/>
          <w:sz w:val="24"/>
          <w:szCs w:val="24"/>
        </w:rPr>
        <w:t xml:space="preserve">Кракулева Маргарита. </w:t>
      </w:r>
    </w:p>
    <w:p w:rsidR="00AD2E9F" w:rsidRPr="007A6DCD" w:rsidRDefault="00AD2E9F" w:rsidP="00E50663">
      <w:pPr>
        <w:pStyle w:val="Style10"/>
        <w:widowControl/>
        <w:spacing w:line="240" w:lineRule="auto"/>
        <w:ind w:firstLine="284"/>
        <w:rPr>
          <w:rStyle w:val="FontStyle142"/>
          <w:rFonts w:ascii="Times New Roman" w:hAnsi="Times New Roman" w:cs="Times New Roman"/>
          <w:b/>
          <w:bCs/>
          <w:color w:val="984806"/>
          <w:sz w:val="28"/>
          <w:szCs w:val="28"/>
        </w:rPr>
      </w:pPr>
      <w:r w:rsidRPr="007A6DCD">
        <w:rPr>
          <w:rStyle w:val="FontStyle111"/>
          <w:rFonts w:ascii="Times New Roman" w:hAnsi="Times New Roman" w:cs="Times New Roman"/>
          <w:color w:val="984806"/>
          <w:sz w:val="28"/>
          <w:szCs w:val="28"/>
        </w:rPr>
        <w:t xml:space="preserve">15.3. </w:t>
      </w:r>
      <w:r w:rsidRPr="007A6DCD">
        <w:rPr>
          <w:rFonts w:ascii="Times New Roman" w:hAnsi="Times New Roman" w:cs="Times New Roman"/>
          <w:b/>
          <w:bCs/>
          <w:color w:val="984806"/>
          <w:sz w:val="28"/>
          <w:szCs w:val="28"/>
        </w:rPr>
        <w:t xml:space="preserve"> Сочинение.                     </w:t>
      </w:r>
      <w:r w:rsidRPr="007A6DCD">
        <w:rPr>
          <w:rStyle w:val="FontStyle142"/>
          <w:rFonts w:ascii="Times New Roman" w:hAnsi="Times New Roman" w:cs="Times New Roman"/>
          <w:color w:val="984806"/>
          <w:sz w:val="28"/>
          <w:szCs w:val="28"/>
        </w:rPr>
        <w:t xml:space="preserve">Что такое добро? </w:t>
      </w:r>
    </w:p>
    <w:p w:rsidR="00AD2E9F" w:rsidRPr="007A6DCD" w:rsidRDefault="00AD2E9F" w:rsidP="00E50663">
      <w:pPr>
        <w:rPr>
          <w:rStyle w:val="FontStyle142"/>
          <w:rFonts w:ascii="Times New Roman" w:hAnsi="Times New Roman" w:cs="Times New Roman"/>
          <w:sz w:val="28"/>
          <w:szCs w:val="28"/>
        </w:rPr>
      </w:pPr>
      <w:r w:rsidRPr="007A6DCD">
        <w:rPr>
          <w:rStyle w:val="FontStyle142"/>
          <w:rFonts w:ascii="Times New Roman" w:hAnsi="Times New Roman" w:cs="Times New Roman"/>
          <w:sz w:val="28"/>
          <w:szCs w:val="28"/>
        </w:rPr>
        <w:t xml:space="preserve">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Добро – это бескорыстное стремление к осуществлению блага, например, помощи ближнему, а также незнакомому человеку или животному. Если добро не нужно кому-то, это ещё не значит – никому! Ценность добра – в нём самом, другой нет и не будет. Если вы за своё добро ожидаете вознаграждения, тогда, наверное, творить его не нужно. А если душа стремится к добру, и стремится бескорыстно, то от такого добра миру будет намного лучше.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 тексте Ю. Яковлева Коста является примером доброго человека. Об этом говорят предложения 7-11. В них автор показывает,  как мальчик относится к растительному миру. Он каждый день менял воду у прутиков. Это был багульник, который расцвёл от доброй души Косты.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 наше время, чтобы быть добрым, необязательно творить чудеса. Можно сделать маленькое добро, незаметное по сравнению с огромной планетой, но большое для конкретного человека. Сейчас  есть много людей, которые страдают от неизлечимых болезней. Чтобы помочь им, люди публикуют специальные рекламы, проводят различные мероприятия. Они нужны для того, чтобы мир узнал, что есть такой человек, который нуждается в твоей помощи. Мы с мамой, если видим подобные просьбы по телевидению, всегда отправляем СМС, неважно, сколько стоит эта услуга, ведь добро не нуждается в ограничении.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Я считаю, что Ю.Яковлев призывает нас улучшить мир добрыми поступками, например, как Коста, заботиться о растении и выгуливать собак тех людей, которые не в состоянии это делать, и запомнить, что добро должно быть бескорыстно. (222)</w:t>
      </w:r>
    </w:p>
    <w:p w:rsidR="00AD2E9F" w:rsidRPr="00EF53B3" w:rsidRDefault="00AD2E9F" w:rsidP="00E50663">
      <w:pPr>
        <w:rPr>
          <w:rFonts w:ascii="Times New Roman" w:hAnsi="Times New Roman" w:cs="Times New Roman"/>
          <w:sz w:val="24"/>
          <w:szCs w:val="24"/>
        </w:rPr>
      </w:pPr>
      <w:r w:rsidRPr="00EF53B3">
        <w:rPr>
          <w:rStyle w:val="FontStyle142"/>
          <w:rFonts w:ascii="Times New Roman" w:hAnsi="Times New Roman" w:cs="Times New Roman"/>
          <w:sz w:val="24"/>
          <w:szCs w:val="24"/>
        </w:rPr>
        <w:t xml:space="preserve">                                                                                  Фильчакова Галя.</w:t>
      </w:r>
    </w:p>
    <w:p w:rsidR="00AD2E9F" w:rsidRDefault="00AD2E9F" w:rsidP="00E50663">
      <w:pPr>
        <w:pStyle w:val="Style4"/>
        <w:widowControl/>
        <w:ind w:hanging="4272"/>
        <w:jc w:val="center"/>
        <w:rPr>
          <w:rStyle w:val="FontStyle143"/>
          <w:rFonts w:ascii="Times New Roman" w:hAnsi="Times New Roman" w:cs="Times New Roman"/>
          <w:sz w:val="24"/>
          <w:szCs w:val="24"/>
          <w:u w:val="single"/>
        </w:rPr>
      </w:pPr>
    </w:p>
    <w:p w:rsidR="00AD2E9F" w:rsidRPr="00EF53B3" w:rsidRDefault="00AD2E9F" w:rsidP="00E50663">
      <w:pPr>
        <w:pStyle w:val="Style4"/>
        <w:widowControl/>
        <w:ind w:hanging="4272"/>
        <w:jc w:val="center"/>
        <w:rPr>
          <w:rStyle w:val="FontStyle143"/>
          <w:rFonts w:ascii="Times New Roman" w:hAnsi="Times New Roman" w:cs="Times New Roman"/>
          <w:sz w:val="24"/>
          <w:szCs w:val="24"/>
        </w:rPr>
      </w:pPr>
      <w:r w:rsidRPr="009B52FB">
        <w:rPr>
          <w:rStyle w:val="FontStyle143"/>
          <w:rFonts w:ascii="Times New Roman" w:hAnsi="Times New Roman" w:cs="Times New Roman"/>
          <w:color w:val="984806"/>
          <w:sz w:val="24"/>
          <w:szCs w:val="24"/>
          <w:u w:val="single"/>
        </w:rPr>
        <w:t>ВАРИАНТ 9</w:t>
      </w:r>
      <w:r w:rsidRPr="009B52FB">
        <w:rPr>
          <w:rStyle w:val="FontStyle143"/>
          <w:rFonts w:ascii="Times New Roman" w:hAnsi="Times New Roman" w:cs="Times New Roman"/>
          <w:color w:val="984806"/>
          <w:sz w:val="24"/>
          <w:szCs w:val="24"/>
        </w:rPr>
        <w:t xml:space="preserve">                                                       </w:t>
      </w:r>
    </w:p>
    <w:p w:rsidR="00AD2E9F" w:rsidRPr="00EF53B3" w:rsidRDefault="00AD2E9F" w:rsidP="00E50663">
      <w:pPr>
        <w:pStyle w:val="Style5"/>
        <w:widowControl/>
        <w:ind w:firstLine="426"/>
        <w:rPr>
          <w:rStyle w:val="FontStyle111"/>
          <w:rFonts w:ascii="Times New Roman" w:hAnsi="Times New Roman" w:cs="Times New Roman"/>
        </w:rPr>
      </w:pPr>
    </w:p>
    <w:p w:rsidR="00AD2E9F" w:rsidRPr="00EF53B3" w:rsidRDefault="00AD2E9F" w:rsidP="00E50663">
      <w:pPr>
        <w:pStyle w:val="Style5"/>
        <w:widowControl/>
        <w:ind w:firstLine="426"/>
        <w:rPr>
          <w:rStyle w:val="FontStyle111"/>
          <w:rFonts w:ascii="Times New Roman" w:hAnsi="Times New Roman" w:cs="Times New Roman"/>
        </w:rPr>
      </w:pPr>
      <w:r w:rsidRPr="00EF53B3">
        <w:rPr>
          <w:rStyle w:val="FontStyle142"/>
          <w:rFonts w:ascii="Times New Roman" w:hAnsi="Times New Roman" w:cs="Times New Roman"/>
          <w:sz w:val="24"/>
          <w:szCs w:val="24"/>
        </w:rPr>
        <w:t>(1)Между двумя деревеньками раскинулся могучий косогор.</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(2)Однажды поселилась в чащобе косогора, пожалуй, одна из самых скрытных зверушек – белогрудая куница. (3)Вскоре у неё появились детки. (4)Мать грела их своим телом, облизывала каждого до блеска и, когда малыши чуть подросли, стала добывать для них еду. (5)Она была заботливой матерью и вдосталь снабжала едой кунят.</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(6)Но как-то Белогрудку выследили местные мальчишки, спустились за нею по косогору, притаились. (7)Белогрудка долго петляла по лесу, перемахивая с дерева на дерево, потом решила, что люди ушли, и вернулась к гнезду.</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(8)Но за ней следило несколько человеческих глаз. (9)Белогрудка не почувствовала присутствия людей, потому что кормила малышей и ни на что не обращала внимания.</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(10)Корм добывать становилось всё трудней. (11)Вблизи гнезда его уже не было, и куница пошла к большому болоту за озером. (12)Там она поймала сойку и, радостная, помчалась к своему гнезду.</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(13)Гнездо было пустое. (14)Белогрудка выронила из зубов птицу, что добыла с таким трудом, метнулась вверх по ели, потом вниз, потом опять к гнезду, хитро упрятанному в густом еловом лапнике. (15)Детёнышей не было. (16)Если бы она умела кричать – закричала бы.</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(17)К вечеру Белогрудка выследила, что её детёнышей унесли в деревню, и нашла дом, где их держали. (18)До рассвета она металась возле дома, часами сидела на черёмухе, под окном, слушала, не запищат ли малыши.</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(19)На следующий день Белогрудка прокралась на сеновал и осталась там до рассвета, а днём увидела своих малышей. (20)Мальчишка вынес их в старой шапке на крыльцо и стал играть с ними, переворачивая кверху брюшками, щёлкая их по носу. (21)Пришли ещё мальчишки, стали кормить малышей сырым мясом. (22)На крыльцо вышел хозяин и, показывая на кунят, сказал:</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 (23)3ачем мучаете зверушек? (24)Отнесите в гнездо. (25)Пропадут. </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(26)Потом был тот страшный день, когда Белогрудка снова затаилась на сарае и снова ждала мальчишек. (27)Они появились на крыльце и о чём-то спорили. (28)Один из них вынес старую шапку, заглянул в неё:</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 (29)Э, подох один…</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(30)В ту же ночь на селе было придушено особенно много цыплят и кур, а в крайних домах, расположенных ближе к лесу, птица вовсе вывелась.</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(31)Долго не могли узнать на селе, кто это разбойничает ночами. (32)Но Белогрудка стала появляться у домов даже днём – её выследили и ранили из ружья. (33)Куница временно исчезла, но когда она поправилась и окрепла, то она снова пришла к тому дому, куда её будто на поводе тянуло. (34)Она ещё, конечно, не знала, что взрослые велели детям отнести кунят обратно в гнездо, но беззаботные мальчишки поленились лезть в лесную чащобу, бросили малышей возле леса и ушли. </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(35)Белогрудка совсем рассвирепела и стала появляться у домов даже днём и расправляться со всем, что было ей под силу. (36)Её всё же изловили и посадили в ящик, где она грызла доски, крошила щепу. (37)Но местный охотник сказал:</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 (38)Куница не виновата. (39)Её обидели, – и выпустил зверька на волю.</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(40)До сих пор помнят в деревне Белогрудку. (41)До сих пор здесь строго велят ребятам, чтобы не смели трогать детёнышей зверушек и птиц. (42)Спокойно живут вблизи от жилья, на крутом лесистом косогоре белки, лисы, разные птицы и зверушки. (43)И когда я бываю в этом селе, думаю одно и то же: «Вот если бы таких косогоров было побольше возле наших сёл и городов».</w:t>
      </w:r>
    </w:p>
    <w:p w:rsidR="00AD2E9F" w:rsidRPr="00EF53B3" w:rsidRDefault="00AD2E9F" w:rsidP="00E50663">
      <w:pPr>
        <w:pStyle w:val="Style3"/>
        <w:widowControl/>
        <w:jc w:val="righ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(По В. Астафьеву)*</w:t>
      </w:r>
    </w:p>
    <w:p w:rsidR="00AD2E9F" w:rsidRPr="00EF53B3" w:rsidRDefault="00AD2E9F" w:rsidP="00E50663">
      <w:pPr>
        <w:pStyle w:val="Style27"/>
        <w:widowControl/>
        <w:tabs>
          <w:tab w:val="left" w:pos="569"/>
        </w:tabs>
        <w:spacing w:line="240" w:lineRule="auto"/>
        <w:ind w:firstLine="426"/>
        <w:rPr>
          <w:rStyle w:val="FontStyle110"/>
          <w:rFonts w:ascii="Times New Roman" w:hAnsi="Times New Roman" w:cs="Times New Roman"/>
        </w:rPr>
      </w:pPr>
      <w:r>
        <w:rPr>
          <w:noProof/>
        </w:rPr>
        <w:pict>
          <v:shape id="Рисунок 7" o:spid="_x0000_s1036" type="#_x0000_t75" alt="0_7f855_9f170cb1_XL.jpg" style="position:absolute;left:0;text-align:left;margin-left:0;margin-top:0;width:152.15pt;height:198.25pt;z-index:251659776;visibility:visible;mso-wrap-distance-left:9.48pt;mso-wrap-distance-top:.96pt;mso-wrap-distance-right:9.41pt;mso-wrap-distance-bottom:1.35pt;mso-position-horizontal:left;mso-position-horizontal-relative:margin;mso-position-vertical:top;mso-position-vertical-relative:margin">
            <v:imagedata r:id="rId19" o:title=""/>
            <o:lock v:ext="edit" aspectratio="f"/>
            <w10:wrap type="square" anchorx="margin" anchory="margin"/>
          </v:shape>
        </w:pict>
      </w:r>
      <w:r w:rsidRPr="00EF53B3">
        <w:rPr>
          <w:rStyle w:val="FontStyle111"/>
          <w:rFonts w:ascii="Times New Roman" w:hAnsi="Times New Roman" w:cs="Times New Roman"/>
        </w:rPr>
        <w:t xml:space="preserve">* Астафьев Виктор Петрович </w:t>
      </w:r>
      <w:r w:rsidRPr="00EF53B3">
        <w:rPr>
          <w:rStyle w:val="FontStyle110"/>
          <w:rFonts w:ascii="Times New Roman" w:hAnsi="Times New Roman" w:cs="Times New Roman"/>
        </w:rPr>
        <w:t xml:space="preserve">(1924 </w:t>
      </w:r>
      <w:r w:rsidRPr="00EF53B3">
        <w:rPr>
          <w:rStyle w:val="FontStyle142"/>
          <w:rFonts w:ascii="Times New Roman" w:hAnsi="Times New Roman" w:cs="Times New Roman"/>
          <w:sz w:val="24"/>
          <w:szCs w:val="24"/>
        </w:rPr>
        <w:t xml:space="preserve">– </w:t>
      </w:r>
      <w:r w:rsidRPr="00EF53B3">
        <w:rPr>
          <w:rStyle w:val="FontStyle110"/>
          <w:rFonts w:ascii="Times New Roman" w:hAnsi="Times New Roman" w:cs="Times New Roman"/>
        </w:rPr>
        <w:t xml:space="preserve">2001) </w:t>
      </w:r>
      <w:r w:rsidRPr="00EF53B3">
        <w:rPr>
          <w:rStyle w:val="FontStyle142"/>
          <w:rFonts w:ascii="Times New Roman" w:hAnsi="Times New Roman" w:cs="Times New Roman"/>
          <w:sz w:val="24"/>
          <w:szCs w:val="24"/>
        </w:rPr>
        <w:t xml:space="preserve">– </w:t>
      </w:r>
      <w:r w:rsidRPr="00EF53B3">
        <w:rPr>
          <w:rStyle w:val="FontStyle110"/>
          <w:rFonts w:ascii="Times New Roman" w:hAnsi="Times New Roman" w:cs="Times New Roman"/>
        </w:rPr>
        <w:t xml:space="preserve">русский писатель. В его творчестве в равной мере воплотились две важные темы отечественной литературы </w:t>
      </w:r>
      <w:r w:rsidRPr="00EF53B3">
        <w:rPr>
          <w:rStyle w:val="FontStyle142"/>
          <w:rFonts w:ascii="Times New Roman" w:hAnsi="Times New Roman" w:cs="Times New Roman"/>
          <w:sz w:val="24"/>
          <w:szCs w:val="24"/>
        </w:rPr>
        <w:t xml:space="preserve">– </w:t>
      </w:r>
      <w:r w:rsidRPr="00EF53B3">
        <w:rPr>
          <w:rStyle w:val="FontStyle110"/>
          <w:rFonts w:ascii="Times New Roman" w:hAnsi="Times New Roman" w:cs="Times New Roman"/>
        </w:rPr>
        <w:t>военная и деревенская.</w:t>
      </w:r>
    </w:p>
    <w:p w:rsidR="00AD2E9F" w:rsidRPr="00EF53B3" w:rsidRDefault="00AD2E9F" w:rsidP="00E50663">
      <w:pPr>
        <w:pStyle w:val="Style5"/>
        <w:widowControl/>
        <w:ind w:firstLine="426"/>
        <w:rPr>
          <w:rStyle w:val="FontStyle111"/>
          <w:rFonts w:ascii="Times New Roman" w:hAnsi="Times New Roman" w:cs="Times New Roman"/>
        </w:rPr>
      </w:pPr>
    </w:p>
    <w:p w:rsidR="00AD2E9F" w:rsidRPr="00EF53B3" w:rsidRDefault="00AD2E9F" w:rsidP="00E50663">
      <w:pPr>
        <w:pStyle w:val="Style27"/>
        <w:widowControl/>
        <w:tabs>
          <w:tab w:val="left" w:pos="569"/>
        </w:tabs>
        <w:spacing w:line="240" w:lineRule="auto"/>
        <w:ind w:firstLine="426"/>
        <w:rPr>
          <w:rStyle w:val="FontStyle111"/>
          <w:rFonts w:ascii="Times New Roman" w:hAnsi="Times New Roman" w:cs="Times New Roman"/>
          <w:i w:val="0"/>
          <w:iCs w:val="0"/>
        </w:rPr>
      </w:pPr>
      <w:r w:rsidRPr="00EF53B3">
        <w:rPr>
          <w:rFonts w:ascii="Times New Roman" w:hAnsi="Times New Roman" w:cs="Times New Roman"/>
          <w:b/>
          <w:bCs/>
        </w:rPr>
        <w:t>15.2.</w:t>
      </w:r>
      <w:r w:rsidRPr="00EF53B3">
        <w:rPr>
          <w:rFonts w:ascii="Times New Roman" w:hAnsi="Times New Roman" w:cs="Times New Roman"/>
        </w:rPr>
        <w:t xml:space="preserve"> Напишите сочинение-рассуждение. Объясните, как Вы понимаете смысл финала текста: </w:t>
      </w:r>
      <w:r w:rsidRPr="00EF53B3">
        <w:rPr>
          <w:rFonts w:ascii="Times New Roman" w:hAnsi="Times New Roman" w:cs="Times New Roman"/>
          <w:b/>
          <w:bCs/>
        </w:rPr>
        <w:t>«</w:t>
      </w:r>
      <w:r w:rsidRPr="00EF53B3">
        <w:rPr>
          <w:rStyle w:val="FontStyle142"/>
          <w:rFonts w:ascii="Times New Roman" w:hAnsi="Times New Roman" w:cs="Times New Roman"/>
          <w:sz w:val="24"/>
          <w:szCs w:val="24"/>
        </w:rPr>
        <w:t>И когда я бываю в этом селе, думаю одно и то же: «Вот если бы таких косогоров было побольше возле наших сёл и городов».</w:t>
      </w:r>
      <w:r>
        <w:rPr>
          <w:rStyle w:val="FontStyle142"/>
          <w:rFonts w:ascii="Times New Roman" w:hAnsi="Times New Roman" w:cs="Times New Roman"/>
          <w:sz w:val="24"/>
          <w:szCs w:val="24"/>
        </w:rPr>
        <w:t xml:space="preserve"> </w:t>
      </w:r>
      <w:r w:rsidRPr="00EF53B3">
        <w:rPr>
          <w:rStyle w:val="FontStyle111"/>
          <w:rFonts w:ascii="Times New Roman" w:hAnsi="Times New Roman" w:cs="Times New Roman"/>
        </w:rPr>
        <w:t xml:space="preserve">Приведите в сочинении два аргумента из прочитанного текста, подтверждающие Ваши рассуждения. </w:t>
      </w:r>
    </w:p>
    <w:p w:rsidR="00AD2E9F" w:rsidRDefault="00AD2E9F" w:rsidP="00E50663">
      <w:pPr>
        <w:pStyle w:val="Style27"/>
        <w:widowControl/>
        <w:tabs>
          <w:tab w:val="left" w:pos="569"/>
        </w:tabs>
        <w:spacing w:line="240" w:lineRule="auto"/>
        <w:ind w:firstLine="0"/>
        <w:rPr>
          <w:rFonts w:ascii="Times New Roman" w:hAnsi="Times New Roman" w:cs="Times New Roman"/>
          <w:b/>
          <w:bCs/>
          <w:color w:val="984806"/>
        </w:rPr>
      </w:pPr>
    </w:p>
    <w:p w:rsidR="00AD2E9F" w:rsidRPr="007A6DCD" w:rsidRDefault="00AD2E9F" w:rsidP="00E50663">
      <w:pPr>
        <w:pStyle w:val="Style27"/>
        <w:widowControl/>
        <w:tabs>
          <w:tab w:val="left" w:pos="569"/>
        </w:tabs>
        <w:spacing w:line="240" w:lineRule="auto"/>
        <w:ind w:firstLine="0"/>
        <w:rPr>
          <w:rStyle w:val="FontStyle142"/>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 xml:space="preserve">15.2. </w:t>
      </w:r>
      <w:r w:rsidRPr="007A6DCD">
        <w:rPr>
          <w:rStyle w:val="FontStyle142"/>
          <w:rFonts w:ascii="Times New Roman" w:hAnsi="Times New Roman" w:cs="Times New Roman"/>
          <w:color w:val="984806"/>
          <w:sz w:val="28"/>
          <w:szCs w:val="28"/>
        </w:rPr>
        <w:t xml:space="preserve">Сочинение. </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«И когда я бываю в этом селе, думаю одно и то же: «Вот если бы таких косогоров было побольше возле наших сёл и городов», - пишет В. Астафьев. Я думаю, что это высказывание подчёркивает необходимость создания таких мест, где животные смогут жить легко и беззаботно. Хотя, конечно, в их жизни всё не так просто, но если люди не будут мешать циклу дикой жизни, то всему живому станет гораздо легче. </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Так, в тексте Астафьева мальчишки забрали детёнышей куницы. Они обрекли их на верную смерть, а взрослые даже не собирались воспитывать в них милосердие! Дети отобрали самое чудесное в жизни куницы, тех, ради кого она жила и трудилась. </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Почему же люди стали так много на себя брать? Какое право они имеют забирать чужие жизни? Охотник оказался единственным человеком в серой и бесчувственной толпе. Автор хотел подтолкнуть людей к доброте и состраданию, давая нам шанс понять, насколько больно мы делаем животным. </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Таким образом, текст Астафьева – это то, что должно помочь родителям воспитывать в детях доброту, необходимую для сохранения мира и гармонии. Может быть, только подобные истории смогут помочь людям из серых стать яркими и настоящими.   (183 слова). </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Кракулева Маргарита. </w:t>
      </w:r>
    </w:p>
    <w:p w:rsidR="00AD2E9F" w:rsidRPr="007A6DCD" w:rsidRDefault="00AD2E9F" w:rsidP="00E50663">
      <w:pPr>
        <w:pStyle w:val="Style27"/>
        <w:widowControl/>
        <w:tabs>
          <w:tab w:val="left" w:pos="569"/>
        </w:tabs>
        <w:spacing w:line="240" w:lineRule="auto"/>
        <w:ind w:firstLine="426"/>
        <w:rPr>
          <w:rStyle w:val="FontStyle142"/>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 xml:space="preserve">15.2. </w:t>
      </w:r>
      <w:r w:rsidRPr="007A6DCD">
        <w:rPr>
          <w:rStyle w:val="FontStyle142"/>
          <w:rFonts w:ascii="Times New Roman" w:hAnsi="Times New Roman" w:cs="Times New Roman"/>
          <w:color w:val="984806"/>
          <w:sz w:val="28"/>
          <w:szCs w:val="28"/>
        </w:rPr>
        <w:t xml:space="preserve">Сочинение. </w:t>
      </w:r>
    </w:p>
    <w:p w:rsidR="00AD2E9F" w:rsidRPr="009B52FB" w:rsidRDefault="00AD2E9F" w:rsidP="00E50663">
      <w:pPr>
        <w:pStyle w:val="Style27"/>
        <w:widowControl/>
        <w:tabs>
          <w:tab w:val="left" w:pos="569"/>
        </w:tabs>
        <w:spacing w:line="240" w:lineRule="auto"/>
        <w:ind w:firstLine="426"/>
        <w:rPr>
          <w:rStyle w:val="FontStyle142"/>
          <w:rFonts w:ascii="Times New Roman" w:hAnsi="Times New Roman" w:cs="Times New Roman"/>
          <w:b/>
          <w:bCs/>
          <w:color w:val="984806"/>
          <w:sz w:val="24"/>
          <w:szCs w:val="24"/>
        </w:rPr>
      </w:pPr>
    </w:p>
    <w:p w:rsidR="00AD2E9F" w:rsidRPr="00EF53B3" w:rsidRDefault="00AD2E9F" w:rsidP="00E50663">
      <w:pPr>
        <w:pStyle w:val="NoSpacing"/>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«И когда я бываю в этом селе, думаю одно и то же: «Вот если бы таких косогоров было побольше возле наших сёл и городов», - этими словами заканчивает свой текст В. Астафьев. Смысл финала текста я понимаю так. Человек безжалостен ко всему живому, что окружает его. Он разоряет гнёзда животных, убивает их, но при этом не осознаёт своей вины, а надо, чтобы осознавал. Приведу примеры-аргументы из текста Астафьева. </w:t>
      </w:r>
    </w:p>
    <w:p w:rsidR="00AD2E9F" w:rsidRPr="00EF53B3" w:rsidRDefault="00AD2E9F" w:rsidP="00E50663">
      <w:pPr>
        <w:pStyle w:val="NoSpacing"/>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Во-первых, мальчишки выследили Белогрудку и забрали её детёнышей из гнезда (предложение 8). Это показывает жестокость детей, их безжалостность по отношению к живым существам. </w:t>
      </w:r>
    </w:p>
    <w:p w:rsidR="00AD2E9F" w:rsidRPr="00EF53B3" w:rsidRDefault="00AD2E9F" w:rsidP="00E50663">
      <w:pPr>
        <w:pStyle w:val="NoSpacing"/>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Во-вторых, Астафьев объясняет, почему покой царит на том косогоре. После смерти детей Белогрудки и страшной мести куницы взрослые наказали ребятам,  «чтобы не смели трогать детёнышей зверушек и  птиц» (предложение 41). </w:t>
      </w:r>
    </w:p>
    <w:p w:rsidR="00AD2E9F" w:rsidRPr="00EF53B3" w:rsidRDefault="00AD2E9F" w:rsidP="00E50663">
      <w:pPr>
        <w:pStyle w:val="NoSpacing"/>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Итак, мы убедились в том, что человек жесток по отношению к животным, но есть и те, кто бережно относится к природе и её обитателям.     (145 слов).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Богданова Люда. </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b/>
          <w:bCs/>
          <w:sz w:val="24"/>
          <w:szCs w:val="24"/>
        </w:rPr>
      </w:pP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b/>
          <w:bCs/>
          <w:sz w:val="24"/>
          <w:szCs w:val="24"/>
        </w:rPr>
      </w:pPr>
    </w:p>
    <w:p w:rsidR="00AD2E9F" w:rsidRDefault="00AD2E9F" w:rsidP="00E50663">
      <w:pPr>
        <w:pStyle w:val="Style27"/>
        <w:widowControl/>
        <w:tabs>
          <w:tab w:val="left" w:pos="569"/>
        </w:tabs>
        <w:spacing w:line="240" w:lineRule="auto"/>
        <w:ind w:firstLine="426"/>
        <w:rPr>
          <w:rFonts w:ascii="Times New Roman" w:hAnsi="Times New Roman" w:cs="Times New Roman"/>
          <w:b/>
          <w:bCs/>
          <w:color w:val="984806"/>
        </w:rPr>
      </w:pPr>
    </w:p>
    <w:p w:rsidR="00AD2E9F" w:rsidRDefault="00AD2E9F" w:rsidP="00E50663">
      <w:pPr>
        <w:pStyle w:val="Style27"/>
        <w:widowControl/>
        <w:tabs>
          <w:tab w:val="left" w:pos="569"/>
        </w:tabs>
        <w:spacing w:line="240" w:lineRule="auto"/>
        <w:ind w:firstLine="426"/>
        <w:rPr>
          <w:rFonts w:ascii="Times New Roman" w:hAnsi="Times New Roman" w:cs="Times New Roman"/>
          <w:b/>
          <w:bCs/>
          <w:color w:val="984806"/>
          <w:sz w:val="28"/>
          <w:szCs w:val="28"/>
        </w:rPr>
      </w:pPr>
    </w:p>
    <w:p w:rsidR="00AD2E9F" w:rsidRPr="007A6DCD" w:rsidRDefault="00AD2E9F" w:rsidP="00E50663">
      <w:pPr>
        <w:pStyle w:val="Style27"/>
        <w:widowControl/>
        <w:tabs>
          <w:tab w:val="left" w:pos="569"/>
        </w:tabs>
        <w:spacing w:line="240" w:lineRule="auto"/>
        <w:ind w:firstLine="426"/>
        <w:rPr>
          <w:rStyle w:val="FontStyle142"/>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 xml:space="preserve">15.2. </w:t>
      </w:r>
      <w:r w:rsidRPr="007A6DCD">
        <w:rPr>
          <w:rStyle w:val="FontStyle142"/>
          <w:rFonts w:ascii="Times New Roman" w:hAnsi="Times New Roman" w:cs="Times New Roman"/>
          <w:color w:val="984806"/>
          <w:sz w:val="28"/>
          <w:szCs w:val="28"/>
        </w:rPr>
        <w:t xml:space="preserve">Сочинение. </w:t>
      </w:r>
    </w:p>
    <w:p w:rsidR="00AD2E9F" w:rsidRPr="00EF53B3" w:rsidRDefault="00AD2E9F" w:rsidP="00E50663">
      <w:pPr>
        <w:rPr>
          <w:rStyle w:val="FontStyle142"/>
          <w:rFonts w:ascii="Times New Roman" w:hAnsi="Times New Roman" w:cs="Times New Roman"/>
          <w:sz w:val="24"/>
          <w:szCs w:val="24"/>
        </w:rPr>
      </w:pPr>
      <w:r w:rsidRPr="007A6DCD">
        <w:rPr>
          <w:rFonts w:ascii="Times New Roman" w:hAnsi="Times New Roman" w:cs="Times New Roman"/>
          <w:sz w:val="28"/>
          <w:szCs w:val="28"/>
        </w:rPr>
        <w:t xml:space="preserve">         </w:t>
      </w:r>
      <w:r w:rsidRPr="00EF53B3">
        <w:rPr>
          <w:rFonts w:ascii="Times New Roman" w:hAnsi="Times New Roman" w:cs="Times New Roman"/>
          <w:sz w:val="24"/>
          <w:szCs w:val="24"/>
        </w:rPr>
        <w:t xml:space="preserve">В. Астафьев заканчивает текст так:  </w:t>
      </w:r>
      <w:r w:rsidRPr="00EF53B3">
        <w:rPr>
          <w:rStyle w:val="FontStyle142"/>
          <w:rFonts w:ascii="Times New Roman" w:hAnsi="Times New Roman" w:cs="Times New Roman"/>
          <w:sz w:val="24"/>
          <w:szCs w:val="24"/>
        </w:rPr>
        <w:t xml:space="preserve">«Вот если бы таких косогоров было побольше возле наших сёл и городов».  Смысл этой фразы я понимаю так. Говоря это, автор подчёркивает, как же здорово, когда место рядом с тобой заселено всякого рода животными, и чтобы добиться такого разнообразия жизни, человек должен уметь правильно и по-дружески относиться к природе.  Докажем это на примерах из текста.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Во-первых, автор говорит о том, что животные – заботливые родители. Ведь Белогрудка была замечательной матерью. Она «грела детишек своим телом», «облизывала каждого из них до блеска» и, конечно же, добывала еду. И никто не имел права нарушить эту семейную идиллию, как это сделали мальчишки.  Такой поступок ужасен по отношению к природе.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Во-вторых, после того как мальчишек наказали за содеянное, после того как строго велели им, «чтобы не трогали детёнышей зверушек и птиц», «спокойно живут на косогоре» самые разные животные. А это доказывает, что именно от человека зависят существование и сама жизнь наших диких зверей.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Таким образом, на примерах мы  доказали, что заключительной фразой В. Астафьев показывает нам, насколько хороша жизнь природы, когда мы не нарушаем её законов. (175 слов).</w:t>
      </w:r>
    </w:p>
    <w:p w:rsidR="00AD2E9F" w:rsidRDefault="00AD2E9F" w:rsidP="00E50663">
      <w:pPr>
        <w:rPr>
          <w:rFonts w:ascii="Times New Roman" w:hAnsi="Times New Roman" w:cs="Times New Roman"/>
          <w:sz w:val="24"/>
          <w:szCs w:val="24"/>
        </w:rPr>
      </w:pPr>
      <w:r w:rsidRPr="00EF53B3">
        <w:rPr>
          <w:rStyle w:val="FontStyle142"/>
          <w:rFonts w:ascii="Times New Roman" w:hAnsi="Times New Roman" w:cs="Times New Roman"/>
          <w:sz w:val="24"/>
          <w:szCs w:val="24"/>
        </w:rPr>
        <w:t xml:space="preserve">                                                                                          Добренькая Александра.</w:t>
      </w:r>
      <w:r w:rsidRPr="00EF53B3">
        <w:rPr>
          <w:rFonts w:ascii="Times New Roman" w:hAnsi="Times New Roman" w:cs="Times New Roman"/>
          <w:sz w:val="24"/>
          <w:szCs w:val="24"/>
        </w:rPr>
        <w:t xml:space="preserve">       </w:t>
      </w:r>
    </w:p>
    <w:p w:rsidR="00AD2E9F" w:rsidRPr="007A6DCD" w:rsidRDefault="00AD2E9F" w:rsidP="00E50663">
      <w:pPr>
        <w:rPr>
          <w:rStyle w:val="FontStyle142"/>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 xml:space="preserve">15.2.  </w:t>
      </w:r>
      <w:r w:rsidRPr="007A6DCD">
        <w:rPr>
          <w:rStyle w:val="FontStyle142"/>
          <w:rFonts w:ascii="Times New Roman" w:hAnsi="Times New Roman" w:cs="Times New Roman"/>
          <w:color w:val="984806"/>
          <w:sz w:val="28"/>
          <w:szCs w:val="28"/>
        </w:rPr>
        <w:t xml:space="preserve">Сочинение.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w:t>
      </w:r>
      <w:r w:rsidRPr="00EF53B3">
        <w:rPr>
          <w:rFonts w:ascii="Times New Roman" w:hAnsi="Times New Roman" w:cs="Times New Roman"/>
          <w:sz w:val="24"/>
          <w:szCs w:val="24"/>
        </w:rPr>
        <w:t xml:space="preserve">Текст  В. Астафьева заканчивается словами: </w:t>
      </w:r>
      <w:r w:rsidRPr="00EF53B3">
        <w:rPr>
          <w:rStyle w:val="FontStyle142"/>
          <w:rFonts w:ascii="Times New Roman" w:hAnsi="Times New Roman" w:cs="Times New Roman"/>
          <w:sz w:val="24"/>
          <w:szCs w:val="24"/>
        </w:rPr>
        <w:t xml:space="preserve">«Вот если бы таких косогоров было побольше возле наших сёл и городов».  Смысл этой фразы я понимаю так. К сожалению, в нашей жизни мы часто жестокость со стороны человека по отношению ко всему живому. Так и мальчишки не понимали, что причиняют вред беспомощным зверькам, поселившимся в косогорах. Ведь косогоры – большая редкость вокруг сёл и городов, и мы не должны нарушать покой обитающих там животных. Приведу примеры из текста Астафьева, доказывающие это.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Косогор – это восхитительное место, где «спокойно живут белки, лисы, разные птицы и зверушки». Но мальчишки из деревни решили поиграть с детёнышами куницы, не думая о последствиях. Они нарушили спокойную жизнь в лесу и принесли беду матери кунят, которая заботилась о них с особой лаской (предложения 4-5).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Но после гибели детёнышей Белогрудки и страшной мести куницы Дети больше «не трогали детёнышей зверушек и птиц (предложение 41). Теперь на том косогоре хранились покой и порядок, рука человека не касалась животных и окружающей их природы.</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Итак, автор заставляет нас задуматься о милосердии, о том, что нужно любить природу и не вмешиваться в жизнь её обитателей. И следовательно, косогоры будут оставаться нетронутыми, а животные будут жить.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Кожанова Полина. (188 слов). </w:t>
      </w:r>
    </w:p>
    <w:p w:rsidR="00AD2E9F" w:rsidRPr="007A6DCD" w:rsidRDefault="00AD2E9F" w:rsidP="00E50663">
      <w:pPr>
        <w:rPr>
          <w:rStyle w:val="FontStyle142"/>
          <w:rFonts w:ascii="Times New Roman" w:hAnsi="Times New Roman" w:cs="Times New Roman"/>
          <w:b/>
          <w:bCs/>
          <w:color w:val="984806"/>
          <w:sz w:val="28"/>
          <w:szCs w:val="28"/>
        </w:rPr>
      </w:pPr>
      <w:r w:rsidRPr="007A6DCD">
        <w:rPr>
          <w:rFonts w:ascii="Times New Roman" w:hAnsi="Times New Roman" w:cs="Times New Roman"/>
          <w:sz w:val="28"/>
          <w:szCs w:val="28"/>
        </w:rPr>
        <w:t xml:space="preserve">       </w:t>
      </w:r>
      <w:r w:rsidRPr="007A6DCD">
        <w:rPr>
          <w:rFonts w:ascii="Times New Roman" w:hAnsi="Times New Roman" w:cs="Times New Roman"/>
          <w:b/>
          <w:bCs/>
          <w:color w:val="984806"/>
          <w:sz w:val="28"/>
          <w:szCs w:val="28"/>
        </w:rPr>
        <w:t xml:space="preserve"> 15.2.  </w:t>
      </w:r>
      <w:r w:rsidRPr="007A6DCD">
        <w:rPr>
          <w:rStyle w:val="FontStyle142"/>
          <w:rFonts w:ascii="Times New Roman" w:hAnsi="Times New Roman" w:cs="Times New Roman"/>
          <w:color w:val="984806"/>
          <w:sz w:val="28"/>
          <w:szCs w:val="28"/>
        </w:rPr>
        <w:t xml:space="preserve">Сочинение.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«Вот если бы таких косогоров было побольше возле наших сёл и городов», -  этими словами заканчивает текст В. Астафьев. Я понимаю смысл этой фразы так. Важная ценность в жизни человека гармония с природой. Как же хорошо, когда человек и природа – одно целое! Как приятно осознавать, что природа – благо и польза  в жизни человека, как и человек в жизни природы. Подтвердим это примерами из текста.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 селе людям необходимы спокойствие и личное пространство, так же и животным, ведь они тоже живые существа, которые могут чувствовать. Но люди почему-то считают, что они могут нарушать природное равновесие, спокойствие и жизнь лесных зверьков. Самовольно присвоили себе это право мальчишки, обидевшие Белогрудку ( предложения 6, 13, 17).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Автор поднимает эту проблему, потому что хочет, чтобы люди сохранили природу и её равномерную, плавную, нежную жизнь. Ведь это единственное, что отвлекает нас от суеты города, серости и однотонности жизни, в которую погружаются люди, забывающие, что нет ничего лучше, выше, величественнее природы-матушки. Этому в тексте учат взрослые провинившихся детей (предложение 41).</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Таким образом, я понимаю, что автор написал это произведение, чтобы донести до людей мысль, что природа – живое существо, имеющее чувства, и посягать на её свободу нельзя, ведь мы тоже часть природы. </w:t>
      </w:r>
    </w:p>
    <w:p w:rsidR="00AD2E9F" w:rsidRPr="00EF53B3" w:rsidRDefault="00AD2E9F" w:rsidP="00E50663">
      <w:pPr>
        <w:rPr>
          <w:rFonts w:ascii="Times New Roman" w:hAnsi="Times New Roman" w:cs="Times New Roman"/>
          <w:sz w:val="24"/>
          <w:szCs w:val="24"/>
        </w:rPr>
      </w:pPr>
      <w:r w:rsidRPr="00EF53B3">
        <w:rPr>
          <w:rStyle w:val="FontStyle142"/>
          <w:rFonts w:ascii="Times New Roman" w:hAnsi="Times New Roman" w:cs="Times New Roman"/>
          <w:sz w:val="24"/>
          <w:szCs w:val="24"/>
        </w:rPr>
        <w:t xml:space="preserve">                                                                   Козырева Александра. (193 слова). </w:t>
      </w:r>
    </w:p>
    <w:p w:rsidR="00AD2E9F" w:rsidRPr="00EF53B3" w:rsidRDefault="00AD2E9F" w:rsidP="00E50663">
      <w:pPr>
        <w:pStyle w:val="Style6"/>
        <w:widowControl/>
        <w:spacing w:line="240" w:lineRule="auto"/>
        <w:ind w:firstLine="426"/>
        <w:rPr>
          <w:rStyle w:val="FontStyle142"/>
          <w:rFonts w:ascii="Times New Roman" w:hAnsi="Times New Roman" w:cs="Times New Roman"/>
          <w:b/>
          <w:bCs/>
          <w:sz w:val="24"/>
          <w:szCs w:val="24"/>
        </w:rPr>
      </w:pPr>
      <w:r w:rsidRPr="00EF53B3">
        <w:rPr>
          <w:rFonts w:ascii="Times New Roman" w:hAnsi="Times New Roman" w:cs="Times New Roman"/>
        </w:rPr>
        <w:t xml:space="preserve">  </w:t>
      </w:r>
      <w:r w:rsidRPr="00EF53B3">
        <w:rPr>
          <w:rStyle w:val="FontStyle142"/>
          <w:rFonts w:ascii="Times New Roman" w:hAnsi="Times New Roman" w:cs="Times New Roman"/>
          <w:sz w:val="24"/>
          <w:szCs w:val="24"/>
        </w:rPr>
        <w:t xml:space="preserve">Вариант №10. </w:t>
      </w:r>
    </w:p>
    <w:p w:rsidR="00AD2E9F" w:rsidRPr="00EF53B3" w:rsidRDefault="00AD2E9F" w:rsidP="00E50663">
      <w:pPr>
        <w:pStyle w:val="Style6"/>
        <w:widowControl/>
        <w:spacing w:line="240" w:lineRule="auto"/>
        <w:ind w:firstLine="426"/>
        <w:rPr>
          <w:rStyle w:val="FontStyle142"/>
          <w:rFonts w:ascii="Times New Roman" w:hAnsi="Times New Roman" w:cs="Times New Roman"/>
          <w:sz w:val="24"/>
          <w:szCs w:val="24"/>
        </w:rPr>
      </w:pPr>
    </w:p>
    <w:p w:rsidR="00AD2E9F" w:rsidRPr="00EF53B3" w:rsidRDefault="00AD2E9F" w:rsidP="00E50663">
      <w:pPr>
        <w:pStyle w:val="Style6"/>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(1)Толик посмотрел на небо. (2)Низко над городом плавали чёрные тучи. (3)Толик вгляделся получше. (4)Это был дым, который поднимался всё выше и выше.</w:t>
      </w:r>
    </w:p>
    <w:p w:rsidR="00AD2E9F" w:rsidRPr="00EF53B3" w:rsidRDefault="00AD2E9F" w:rsidP="00E50663">
      <w:pPr>
        <w:pStyle w:val="Style6"/>
        <w:widowControl/>
        <w:tabs>
          <w:tab w:val="left" w:pos="1411"/>
        </w:tabs>
        <w:spacing w:line="240" w:lineRule="auto"/>
        <w:ind w:left="426" w:firstLine="0"/>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(5)Что это? – спросил Толик, и сердце его дрогнуло.</w:t>
      </w:r>
    </w:p>
    <w:p w:rsidR="00AD2E9F" w:rsidRPr="00EF53B3" w:rsidRDefault="00AD2E9F" w:rsidP="00E50663">
      <w:pPr>
        <w:pStyle w:val="Style6"/>
        <w:widowControl/>
        <w:tabs>
          <w:tab w:val="left" w:pos="1411"/>
        </w:tabs>
        <w:spacing w:line="240" w:lineRule="auto"/>
        <w:ind w:left="426" w:firstLine="0"/>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(6)Горит, – рассеянно ответил отец, думая о своём.</w:t>
      </w:r>
    </w:p>
    <w:p w:rsidR="00AD2E9F" w:rsidRPr="00EF53B3" w:rsidRDefault="00AD2E9F" w:rsidP="00E50663">
      <w:pPr>
        <w:pStyle w:val="Style6"/>
        <w:widowControl/>
        <w:tabs>
          <w:tab w:val="left" w:pos="1411"/>
        </w:tabs>
        <w:spacing w:line="240" w:lineRule="auto"/>
        <w:ind w:left="426" w:firstLine="0"/>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(7)Что горит?</w:t>
      </w:r>
    </w:p>
    <w:p w:rsidR="00AD2E9F" w:rsidRPr="00EF53B3" w:rsidRDefault="00AD2E9F" w:rsidP="00E50663">
      <w:pPr>
        <w:pStyle w:val="Style6"/>
        <w:widowControl/>
        <w:tabs>
          <w:tab w:val="left" w:pos="1411"/>
        </w:tabs>
        <w:spacing w:line="240" w:lineRule="auto"/>
        <w:ind w:left="426" w:firstLine="0"/>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(8)Как будто выселенная деревня за городом.</w:t>
      </w:r>
    </w:p>
    <w:p w:rsidR="00AD2E9F" w:rsidRPr="00EF53B3" w:rsidRDefault="00AD2E9F" w:rsidP="00E50663">
      <w:pPr>
        <w:pStyle w:val="Style6"/>
        <w:widowControl/>
        <w:tabs>
          <w:tab w:val="left" w:pos="1411"/>
        </w:tabs>
        <w:spacing w:line="240" w:lineRule="auto"/>
        <w:ind w:left="426" w:firstLine="0"/>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(9)Что? – вскинулся Толик. – (10)Тёмка! (11)Там Тёмка!</w:t>
      </w:r>
    </w:p>
    <w:p w:rsidR="00AD2E9F" w:rsidRPr="00EF53B3" w:rsidRDefault="00AD2E9F" w:rsidP="00E50663">
      <w:pPr>
        <w:pStyle w:val="Style6"/>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(12)Толик ринулся вперёд, выскочил на мостовую и побежал изо всех сил. (13)Он несся сломя голову так, как не бегал никогда в жизни. (14)Он мчался как бешеный, не думая ни о чём, кроме Тёмки. (15)Рядом показалась чья-то тень, которая вырвалась вперёд. (16)Он узнал отца.</w:t>
      </w:r>
    </w:p>
    <w:p w:rsidR="00AD2E9F" w:rsidRPr="00EF53B3" w:rsidRDefault="00AD2E9F" w:rsidP="00E50663">
      <w:pPr>
        <w:pStyle w:val="Style6"/>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(17)Горело с той стороны, где ещё утром были дома. (18)Там гудело бешеное пламя, вырывались огненные плащи с чёрной дымной каймой, гулкими залпами взлетали ввысь огненные угли. (19)Пламя стремилось ввысь, и крутилось красными смерчами, и перебегало с крыши на крышу, а деревянные домишки, просохшие насквозь за много лет жизни, вспыхивали, как спичечные коробки, один за другим.</w:t>
      </w:r>
    </w:p>
    <w:p w:rsidR="00AD2E9F" w:rsidRPr="00EF53B3" w:rsidRDefault="00AD2E9F" w:rsidP="00E50663">
      <w:pPr>
        <w:pStyle w:val="Style6"/>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(20)Пожарные впустую метали в огонь острые водяные стрелы: вода испарялась, не долетая до крыш.</w:t>
      </w:r>
    </w:p>
    <w:p w:rsidR="00AD2E9F" w:rsidRPr="00EF53B3" w:rsidRDefault="00AD2E9F" w:rsidP="00E50663">
      <w:pPr>
        <w:pStyle w:val="Style10"/>
        <w:widowControl/>
        <w:tabs>
          <w:tab w:val="left" w:pos="0"/>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(21)Там мальчик! – кричал отец. – (22)Там мальчик! (23)Толик разглядел, как в дыму, окутавшем окрестности, к дому ринулись, раскручивая на ходу шланги, двое пожарных в касках и подъехала ещё одна машина. (24)Но пожарные бежали медленнее, потому что их задерживал тяжёлый шланг, и Толик с отцом обогнали их.</w:t>
      </w:r>
    </w:p>
    <w:p w:rsidR="00AD2E9F" w:rsidRPr="00EF53B3" w:rsidRDefault="00AD2E9F" w:rsidP="00E50663">
      <w:pPr>
        <w:pStyle w:val="Style6"/>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(25)Рядом с Тёмкиным домом стоял сухой тополь. (2б)0н уже горел вовсю, словно факел. (27)Сгоревшие ветки красными червячками падали на крышу, и крыша вспыхнула на глазах у Толика, занялась в одно мгновенье.</w:t>
      </w:r>
    </w:p>
    <w:p w:rsidR="00AD2E9F" w:rsidRPr="00EF53B3" w:rsidRDefault="00AD2E9F" w:rsidP="00E50663">
      <w:pPr>
        <w:pStyle w:val="Style6"/>
        <w:widowControl/>
        <w:tabs>
          <w:tab w:val="left" w:pos="1411"/>
        </w:tabs>
        <w:spacing w:line="240" w:lineRule="auto"/>
        <w:ind w:left="426" w:firstLine="0"/>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(28)Назад! – крикнул отец. – (29)Немедленно назад!</w:t>
      </w:r>
    </w:p>
    <w:p w:rsidR="00AD2E9F" w:rsidRPr="00EF53B3" w:rsidRDefault="00AD2E9F" w:rsidP="00E50663">
      <w:pPr>
        <w:pStyle w:val="Style6"/>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(30)Но Толик мотнул головой. (31)Собрав силы, он кинулся вперёд и, обогнав отца, вскочил в дом. (32)Дышать стало нечем, и горло разъедал едкий дым. (ЗЗ)Толик на ощупь пробрался к кровати, потрогал матрас. (34)Тёмки не было.</w:t>
      </w:r>
    </w:p>
    <w:p w:rsidR="00AD2E9F" w:rsidRPr="00EF53B3" w:rsidRDefault="00AD2E9F" w:rsidP="00E50663">
      <w:pPr>
        <w:pStyle w:val="Style27"/>
        <w:widowControl/>
        <w:tabs>
          <w:tab w:val="left" w:pos="1498"/>
        </w:tabs>
        <w:spacing w:line="240" w:lineRule="auto"/>
        <w:ind w:left="426" w:firstLine="0"/>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(35)Кашляя, мальчик выскочил из избушки и тут же увидел Тёмку.</w:t>
      </w:r>
    </w:p>
    <w:p w:rsidR="00AD2E9F" w:rsidRPr="00EF53B3" w:rsidRDefault="00AD2E9F" w:rsidP="00E50663">
      <w:pPr>
        <w:pStyle w:val="Style27"/>
        <w:widowControl/>
        <w:tabs>
          <w:tab w:val="left" w:pos="0"/>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(36)Накинув на голову куртку, тот ползал по земле, хватал что-то и прятал за пазуху – он ловил цыплят, спасая их от огня.</w:t>
      </w:r>
    </w:p>
    <w:p w:rsidR="00AD2E9F" w:rsidRPr="00EF53B3" w:rsidRDefault="00AD2E9F" w:rsidP="00E50663">
      <w:pPr>
        <w:pStyle w:val="Style27"/>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(37)В это время на нём вспыхнула куртка. (38)Тёмка сбросил её, но тут же красный уголёк – сгоревшая тополиная ветка – упал ему на рубашку, и рубашка загорелась.</w:t>
      </w:r>
    </w:p>
    <w:p w:rsidR="00AD2E9F" w:rsidRPr="00EF53B3" w:rsidRDefault="00AD2E9F" w:rsidP="00E50663">
      <w:pPr>
        <w:pStyle w:val="Style6"/>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(39)Отец стремительно кинулся на Тёмку и придавил его к земле. (40)Потом отец поднялся, схватил Тёмку на руки и побежал к машине скорой помощи.</w:t>
      </w:r>
    </w:p>
    <w:p w:rsidR="00AD2E9F" w:rsidRPr="00EF53B3" w:rsidRDefault="00AD2E9F" w:rsidP="00E50663">
      <w:pPr>
        <w:pStyle w:val="Style6"/>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(41)Толику стало страшно. (42)Он увидел машину с красным крестом, согнутую, мокрую спину отца и носилки. (43)На носилках лежал Тёмка. (44)Он лежал как-то странно, будто хотел отжаться от носилок.</w:t>
      </w:r>
    </w:p>
    <w:p w:rsidR="00AD2E9F" w:rsidRPr="00EF53B3" w:rsidRDefault="00AD2E9F" w:rsidP="00E50663">
      <w:pPr>
        <w:pStyle w:val="Style6"/>
        <w:widowControl/>
        <w:tabs>
          <w:tab w:val="left" w:pos="0"/>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(45)Ложись! (46)Ложись! – говорил ему отец, но Тёмка непослушно тряс головой, и Толик понял его. (47)Он подбежал к Тёмке и стал вытаскивать у него из-за пазухи</w:t>
      </w:r>
      <w:r w:rsidRPr="00EF53B3">
        <w:rPr>
          <w:rFonts w:ascii="Times New Roman" w:hAnsi="Times New Roman" w:cs="Times New Roman"/>
        </w:rPr>
        <w:t xml:space="preserve"> </w:t>
      </w:r>
      <w:r w:rsidRPr="00EF53B3">
        <w:rPr>
          <w:rStyle w:val="FontStyle142"/>
          <w:rFonts w:ascii="Times New Roman" w:hAnsi="Times New Roman" w:cs="Times New Roman"/>
          <w:sz w:val="24"/>
          <w:szCs w:val="24"/>
        </w:rPr>
        <w:t>жёлтых перепуганных цыплят. (48)Он прятал их к себе за рубашку, разглядывая рану на Тёмкиной спине, и плача ругался:</w:t>
      </w:r>
    </w:p>
    <w:p w:rsidR="00AD2E9F" w:rsidRPr="00EF53B3" w:rsidRDefault="00AD2E9F" w:rsidP="00E50663">
      <w:pPr>
        <w:pStyle w:val="Style6"/>
        <w:widowControl/>
        <w:tabs>
          <w:tab w:val="left" w:pos="612"/>
        </w:tabs>
        <w:spacing w:line="240" w:lineRule="auto"/>
        <w:ind w:left="426" w:firstLine="0"/>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(49)Что же ты наделал, юный натуралист!</w:t>
      </w:r>
    </w:p>
    <w:p w:rsidR="00AD2E9F" w:rsidRPr="00EF53B3" w:rsidRDefault="00AD2E9F" w:rsidP="00E50663">
      <w:pPr>
        <w:pStyle w:val="Style6"/>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(50)Толик вглядывался в Тёмкино осунувшееся лицо и всё думал: сумел бы он так, не на словах пожалеть, как это часто бывает, а на самом деле?</w:t>
      </w:r>
    </w:p>
    <w:p w:rsidR="00AD2E9F" w:rsidRPr="00EF53B3" w:rsidRDefault="00AD2E9F" w:rsidP="00E50663">
      <w:pPr>
        <w:pStyle w:val="Style27"/>
        <w:widowControl/>
        <w:tabs>
          <w:tab w:val="left" w:pos="0"/>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(51)Толик завидовал Теме, своему геройскому товарищу, и глядел на него уважительно, будто на взрослого.</w:t>
      </w:r>
    </w:p>
    <w:p w:rsidR="00AD2E9F" w:rsidRPr="00EF53B3" w:rsidRDefault="00AD2E9F" w:rsidP="00E50663">
      <w:pPr>
        <w:pStyle w:val="Style27"/>
        <w:widowControl/>
        <w:tabs>
          <w:tab w:val="left" w:pos="0"/>
        </w:tabs>
        <w:spacing w:line="240" w:lineRule="auto"/>
        <w:ind w:firstLine="426"/>
        <w:rPr>
          <w:rStyle w:val="FontStyle142"/>
          <w:rFonts w:ascii="Times New Roman" w:hAnsi="Times New Roman" w:cs="Times New Roman"/>
          <w:sz w:val="24"/>
          <w:szCs w:val="24"/>
        </w:rPr>
      </w:pPr>
      <w:r w:rsidRPr="00EF53B3">
        <w:rPr>
          <w:rStyle w:val="FontStyle108"/>
          <w:rFonts w:ascii="Times New Roman" w:hAnsi="Times New Roman" w:cs="Times New Roman"/>
        </w:rPr>
        <w:t xml:space="preserve">(52)В </w:t>
      </w:r>
      <w:r w:rsidRPr="00EF53B3">
        <w:rPr>
          <w:rStyle w:val="FontStyle142"/>
          <w:rFonts w:ascii="Times New Roman" w:hAnsi="Times New Roman" w:cs="Times New Roman"/>
          <w:sz w:val="24"/>
          <w:szCs w:val="24"/>
        </w:rPr>
        <w:t>самом деле, этот пожар как бы разделил их. (53)Толик остался таким же мальчишкой, как был, а Тёмка сразу стал взрослым.</w:t>
      </w:r>
    </w:p>
    <w:p w:rsidR="00AD2E9F" w:rsidRPr="00EF53B3" w:rsidRDefault="00AD2E9F" w:rsidP="00E50663">
      <w:pPr>
        <w:pStyle w:val="Style3"/>
        <w:widowControl/>
        <w:ind w:firstLine="426"/>
        <w:jc w:val="righ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(По А.Лиханову)*</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Fonts w:ascii="Times New Roman" w:hAnsi="Times New Roman" w:cs="Times New Roman"/>
          <w:b/>
          <w:bCs/>
        </w:rPr>
        <w:t>15.2.</w:t>
      </w:r>
      <w:r w:rsidRPr="00EF53B3">
        <w:rPr>
          <w:rFonts w:ascii="Times New Roman" w:hAnsi="Times New Roman" w:cs="Times New Roman"/>
        </w:rPr>
        <w:t xml:space="preserve"> Напишите сочинение-рассуждение. Объясните, как Вы понимаете смысл финала текста: «</w:t>
      </w:r>
      <w:r w:rsidRPr="00EF53B3">
        <w:rPr>
          <w:rStyle w:val="FontStyle108"/>
          <w:rFonts w:ascii="Times New Roman" w:hAnsi="Times New Roman" w:cs="Times New Roman"/>
        </w:rPr>
        <w:t xml:space="preserve">В </w:t>
      </w:r>
      <w:r w:rsidRPr="00EF53B3">
        <w:rPr>
          <w:rStyle w:val="FontStyle142"/>
          <w:rFonts w:ascii="Times New Roman" w:hAnsi="Times New Roman" w:cs="Times New Roman"/>
          <w:sz w:val="24"/>
          <w:szCs w:val="24"/>
        </w:rPr>
        <w:t>самом деле, этот пожар как бы разделил их. Толик остался таким же мальчишкой, как был, а Тёмка сразу стал взрослым».</w:t>
      </w:r>
    </w:p>
    <w:p w:rsidR="00AD2E9F" w:rsidRPr="00EF53B3" w:rsidRDefault="00AD2E9F" w:rsidP="00E50663">
      <w:pPr>
        <w:pStyle w:val="Style13"/>
        <w:widowControl/>
        <w:spacing w:line="240" w:lineRule="auto"/>
        <w:ind w:firstLine="284"/>
        <w:jc w:val="left"/>
        <w:rPr>
          <w:rStyle w:val="FontStyle142"/>
          <w:rFonts w:ascii="Times New Roman" w:hAnsi="Times New Roman" w:cs="Times New Roman"/>
          <w:sz w:val="24"/>
          <w:szCs w:val="24"/>
        </w:rPr>
      </w:pPr>
      <w:r w:rsidRPr="00EF53B3">
        <w:rPr>
          <w:rStyle w:val="FontStyle111"/>
          <w:rFonts w:ascii="Times New Roman" w:hAnsi="Times New Roman" w:cs="Times New Roman"/>
        </w:rPr>
        <w:t xml:space="preserve">Приведите в сочинении два аргумента из прочитанного текста, подтверждающие Ваши рассуждения. </w:t>
      </w:r>
      <w:r w:rsidRPr="00EF53B3">
        <w:rPr>
          <w:rStyle w:val="FontStyle142"/>
          <w:rFonts w:ascii="Times New Roman" w:hAnsi="Times New Roman" w:cs="Times New Roman"/>
          <w:sz w:val="24"/>
          <w:szCs w:val="24"/>
        </w:rPr>
        <w:t>Приводя примеры, указывайте номера нужных предложений или применяйте цитирование.</w:t>
      </w:r>
    </w:p>
    <w:p w:rsidR="00AD2E9F" w:rsidRPr="00EF53B3" w:rsidRDefault="00AD2E9F" w:rsidP="00E50663">
      <w:pPr>
        <w:rPr>
          <w:rFonts w:ascii="Times New Roman" w:hAnsi="Times New Roman" w:cs="Times New Roman"/>
          <w:b/>
          <w:bCs/>
          <w:sz w:val="24"/>
          <w:szCs w:val="24"/>
        </w:rPr>
      </w:pPr>
    </w:p>
    <w:p w:rsidR="00AD2E9F" w:rsidRPr="007A6DCD" w:rsidRDefault="00AD2E9F" w:rsidP="00E50663">
      <w:pPr>
        <w:rPr>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15.2.</w:t>
      </w:r>
      <w:r w:rsidRPr="007A6DCD">
        <w:rPr>
          <w:rFonts w:ascii="Times New Roman" w:hAnsi="Times New Roman" w:cs="Times New Roman"/>
          <w:color w:val="984806"/>
          <w:sz w:val="28"/>
          <w:szCs w:val="28"/>
        </w:rPr>
        <w:t xml:space="preserve">    </w:t>
      </w:r>
      <w:r w:rsidRPr="007A6DCD">
        <w:rPr>
          <w:rFonts w:ascii="Times New Roman" w:hAnsi="Times New Roman" w:cs="Times New Roman"/>
          <w:b/>
          <w:bCs/>
          <w:color w:val="984806"/>
          <w:sz w:val="28"/>
          <w:szCs w:val="28"/>
        </w:rPr>
        <w:t xml:space="preserve">Сочинение. </w:t>
      </w:r>
    </w:p>
    <w:p w:rsidR="00AD2E9F" w:rsidRPr="00EF53B3" w:rsidRDefault="00AD2E9F" w:rsidP="00E50663">
      <w:pPr>
        <w:rPr>
          <w:rStyle w:val="FontStyle142"/>
          <w:rFonts w:ascii="Times New Roman" w:hAnsi="Times New Roman" w:cs="Times New Roman"/>
          <w:sz w:val="24"/>
          <w:szCs w:val="24"/>
        </w:rPr>
      </w:pPr>
      <w:r w:rsidRPr="007A6DCD">
        <w:rPr>
          <w:rFonts w:ascii="Times New Roman" w:hAnsi="Times New Roman" w:cs="Times New Roman"/>
          <w:b/>
          <w:bCs/>
          <w:sz w:val="24"/>
          <w:szCs w:val="24"/>
        </w:rPr>
        <w:t xml:space="preserve">            «</w:t>
      </w:r>
      <w:r w:rsidRPr="007A6DCD">
        <w:rPr>
          <w:rStyle w:val="FontStyle108"/>
          <w:rFonts w:ascii="Times New Roman" w:hAnsi="Times New Roman" w:cs="Times New Roman"/>
          <w:sz w:val="24"/>
          <w:szCs w:val="24"/>
        </w:rPr>
        <w:t>В</w:t>
      </w:r>
      <w:r w:rsidRPr="00EF53B3">
        <w:rPr>
          <w:rStyle w:val="FontStyle108"/>
          <w:rFonts w:ascii="Times New Roman" w:hAnsi="Times New Roman" w:cs="Times New Roman"/>
          <w:sz w:val="24"/>
          <w:szCs w:val="24"/>
        </w:rPr>
        <w:t xml:space="preserve"> </w:t>
      </w:r>
      <w:r w:rsidRPr="00EF53B3">
        <w:rPr>
          <w:rStyle w:val="FontStyle142"/>
          <w:rFonts w:ascii="Times New Roman" w:hAnsi="Times New Roman" w:cs="Times New Roman"/>
          <w:sz w:val="24"/>
          <w:szCs w:val="24"/>
        </w:rPr>
        <w:t xml:space="preserve">самом деле, этот пожар как бы разделил их. Толик остался таким же мальчишкой, как был, а Тёмка сразу стал взрослым», - так заканчивает текст А. Лиханов. Эти слова я понимаю так. Толик после пожара остался таким же чувствительным мальчиком, готовым спасти из горящего дома своего друга, А Тёмка, спасая цыплят, проявил себя сдержанным и терпеливым – взрослым. Чтобы доказать это, обратимся к тексту.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Например, в предложениях 12-14 мы видим, как Толик переживает за друга и «несётся сломя голову на пожар», но после (предложения 48-49) Толик плачет и кричит на Тёмку, переживая за него. Это показывает нам, что он ещё не может сдерживать свои эмоции, как взрослый человек.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Тёмка же проявил себя сдержанно. Даже когда горящая ветка упала ему на спину (предложение 38), он не закричал, а продолжил спасать цыплят. Они были у него в рубашке, и он не ложится на носилки, чтобы не раздавить их (предложения 44-46). В этом моменте мы видим, что Тёмка проявил себя терпеливым и почувствовал ответственность за жизнь цыплят, как взрослый человек.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Итак, перед нами два мальчика: эмоциональный Толик, который готов спасти своего товарища, и сдержанный Тёмка, который проявил себя по-взрослому. Анализируя эту ситуацию, я думаю, что взрослеют люди не по годам. Кто-то может остаться эмоциональным, не умеющим владеть собою, как Толик, а кто-то стать сдержанным, взрослым, как Тёмка.   (213 слов).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Александров Антон. </w:t>
      </w:r>
    </w:p>
    <w:p w:rsidR="00AD2E9F" w:rsidRPr="007A6DCD" w:rsidRDefault="00AD2E9F" w:rsidP="00E50663">
      <w:pPr>
        <w:pStyle w:val="Style27"/>
        <w:widowControl/>
        <w:tabs>
          <w:tab w:val="left" w:pos="569"/>
        </w:tabs>
        <w:spacing w:line="240" w:lineRule="auto"/>
        <w:ind w:firstLine="426"/>
        <w:rPr>
          <w:rStyle w:val="FontStyle142"/>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15.2.</w:t>
      </w:r>
      <w:r w:rsidRPr="007A6DCD">
        <w:rPr>
          <w:rFonts w:ascii="Times New Roman" w:hAnsi="Times New Roman" w:cs="Times New Roman"/>
          <w:color w:val="984806"/>
          <w:sz w:val="28"/>
          <w:szCs w:val="28"/>
        </w:rPr>
        <w:t xml:space="preserve"> </w:t>
      </w:r>
      <w:r w:rsidRPr="007A6DCD">
        <w:rPr>
          <w:rStyle w:val="FontStyle142"/>
          <w:rFonts w:ascii="Times New Roman" w:hAnsi="Times New Roman" w:cs="Times New Roman"/>
          <w:color w:val="984806"/>
          <w:sz w:val="28"/>
          <w:szCs w:val="28"/>
        </w:rPr>
        <w:t xml:space="preserve">Сочинение. </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Текст А. Лиханова заканчивается такими словами: </w:t>
      </w:r>
      <w:r w:rsidRPr="00EF53B3">
        <w:rPr>
          <w:rFonts w:ascii="Times New Roman" w:hAnsi="Times New Roman" w:cs="Times New Roman"/>
        </w:rPr>
        <w:t>«</w:t>
      </w:r>
      <w:r w:rsidRPr="00EF53B3">
        <w:rPr>
          <w:rStyle w:val="FontStyle108"/>
          <w:rFonts w:ascii="Times New Roman" w:hAnsi="Times New Roman" w:cs="Times New Roman"/>
        </w:rPr>
        <w:t xml:space="preserve">В </w:t>
      </w:r>
      <w:r w:rsidRPr="00EF53B3">
        <w:rPr>
          <w:rStyle w:val="FontStyle142"/>
          <w:rFonts w:ascii="Times New Roman" w:hAnsi="Times New Roman" w:cs="Times New Roman"/>
          <w:sz w:val="24"/>
          <w:szCs w:val="24"/>
        </w:rPr>
        <w:t xml:space="preserve">самом деле, этот пожар как бы разделил их. Толик остался таким же мальчишкой, как был, а Тёмка сразу стал взрослым». Я понимаю эту фразу так: один из ребят повёл себя на пожаре как настоящий взрослый, тем самым выгодно отличившись в глазах другого. Докажем это. </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Действительно, поведение Тёмы на пожаре без преувеличения можно назвать взрослым. Рискуя своей жизнью, он он спасал жизнь «братьев наших меньших» - маленьких цыплят, которые не могли спастись сами. Тем самым он проявил мужество и самоотверженность – одни из самых главных качеств взрослого человека.  </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Хотя Толик  и поступил храбро, кинувшись спасать своего друга, вместе с тем он поступил глупо. Конечно же, один он не мог бы спасти Артёма и только зря рисковал, ведь вместе с ним рядом бежал отец,  у которого бы точно хватило сил вытащить Тёмку из пожара.  А помощь Толи могла потребоваться в другом месте, наприме, носить из колодца воду для тушения пожара. Ведь есть ещё одна черта характера, необходимая для взрослого человека, - рассудительность. </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После того как все были спасены, Толик рассуждал о том, Смог бы он так же, как Артём, рискуя собственной жизнью, спасать животных. И, видимо, пришёл к выводу, что нет, не смог бы, из-за чего и завидовал храброму Тёмке, из-за чего как бы и разделил их в возрасте этот страшный пожар. (216 слов). </w:t>
      </w:r>
    </w:p>
    <w:p w:rsidR="00AD2E9F" w:rsidRPr="00EF53B3" w:rsidRDefault="00AD2E9F" w:rsidP="00E50663">
      <w:pPr>
        <w:pStyle w:val="Style27"/>
        <w:widowControl/>
        <w:tabs>
          <w:tab w:val="left" w:pos="569"/>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Артемчук Константин.  </w:t>
      </w:r>
    </w:p>
    <w:p w:rsidR="00AD2E9F" w:rsidRPr="00EF53B3" w:rsidRDefault="00AD2E9F" w:rsidP="00E50663">
      <w:pPr>
        <w:pStyle w:val="Style6"/>
        <w:widowControl/>
        <w:spacing w:line="240" w:lineRule="auto"/>
        <w:jc w:val="left"/>
        <w:rPr>
          <w:rStyle w:val="FontStyle142"/>
          <w:rFonts w:ascii="Times New Roman" w:hAnsi="Times New Roman" w:cs="Times New Roman"/>
          <w:sz w:val="24"/>
          <w:szCs w:val="24"/>
        </w:rPr>
      </w:pPr>
    </w:p>
    <w:p w:rsidR="00AD2E9F" w:rsidRPr="00EF53B3" w:rsidRDefault="00AD2E9F" w:rsidP="00E50663">
      <w:pPr>
        <w:pStyle w:val="Style6"/>
        <w:widowControl/>
        <w:spacing w:line="240" w:lineRule="auto"/>
        <w:jc w:val="left"/>
        <w:rPr>
          <w:rStyle w:val="FontStyle142"/>
          <w:rFonts w:ascii="Times New Roman" w:hAnsi="Times New Roman" w:cs="Times New Roman"/>
          <w:sz w:val="24"/>
          <w:szCs w:val="24"/>
        </w:rPr>
      </w:pPr>
    </w:p>
    <w:p w:rsidR="00AD2E9F" w:rsidRPr="00EF53B3" w:rsidRDefault="00AD2E9F" w:rsidP="00E50663">
      <w:pPr>
        <w:pStyle w:val="Style6"/>
        <w:widowControl/>
        <w:spacing w:line="240" w:lineRule="auto"/>
        <w:jc w:val="left"/>
        <w:rPr>
          <w:rStyle w:val="FontStyle142"/>
          <w:rFonts w:ascii="Times New Roman" w:hAnsi="Times New Roman" w:cs="Times New Roman"/>
          <w:b/>
          <w:bCs/>
          <w:sz w:val="24"/>
          <w:szCs w:val="24"/>
        </w:rPr>
      </w:pPr>
    </w:p>
    <w:p w:rsidR="00AD2E9F" w:rsidRPr="00EF53B3" w:rsidRDefault="00AD2E9F" w:rsidP="00E50663">
      <w:pPr>
        <w:pStyle w:val="Style6"/>
        <w:widowControl/>
        <w:spacing w:line="240" w:lineRule="auto"/>
        <w:jc w:val="left"/>
        <w:rPr>
          <w:rStyle w:val="FontStyle142"/>
          <w:rFonts w:ascii="Times New Roman" w:hAnsi="Times New Roman" w:cs="Times New Roman"/>
          <w:b/>
          <w:bCs/>
          <w:sz w:val="24"/>
          <w:szCs w:val="24"/>
        </w:rPr>
      </w:pPr>
      <w:r w:rsidRPr="00EF53B3">
        <w:rPr>
          <w:rStyle w:val="FontStyle142"/>
          <w:rFonts w:ascii="Times New Roman" w:hAnsi="Times New Roman" w:cs="Times New Roman"/>
          <w:sz w:val="24"/>
          <w:szCs w:val="24"/>
        </w:rPr>
        <w:t xml:space="preserve">Вариант №11. </w:t>
      </w:r>
    </w:p>
    <w:p w:rsidR="00AD2E9F" w:rsidRPr="00EF53B3" w:rsidRDefault="00AD2E9F" w:rsidP="00E50663">
      <w:pPr>
        <w:pStyle w:val="Style6"/>
        <w:widowControl/>
        <w:spacing w:line="240" w:lineRule="auto"/>
        <w:jc w:val="left"/>
        <w:rPr>
          <w:rStyle w:val="FontStyle142"/>
          <w:rFonts w:ascii="Times New Roman" w:hAnsi="Times New Roman" w:cs="Times New Roman"/>
          <w:sz w:val="24"/>
          <w:szCs w:val="24"/>
        </w:rPr>
      </w:pPr>
    </w:p>
    <w:p w:rsidR="00AD2E9F" w:rsidRPr="00EF53B3" w:rsidRDefault="00AD2E9F" w:rsidP="00E50663">
      <w:pPr>
        <w:pStyle w:val="Style6"/>
        <w:widowControl/>
        <w:spacing w:line="240" w:lineRule="auto"/>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(1)Охотничий сезон уже близился к концу, когда Ян в одно ветреное морозное утро встретил знакомого дровосека. (2)Дровосек рассказал ему о том, что видел в лесу гигантского оленя, у которого «был целый лес рогов на голове».</w:t>
      </w:r>
    </w:p>
    <w:p w:rsidR="00AD2E9F" w:rsidRPr="00EF53B3" w:rsidRDefault="00AD2E9F" w:rsidP="00E50663">
      <w:pPr>
        <w:pStyle w:val="Style6"/>
        <w:widowControl/>
        <w:spacing w:line="240" w:lineRule="auto"/>
        <w:ind w:firstLine="27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(3)Ян понял, что это именно тот олень, которого он уже давно выслеживает, и быстро пошёл по направлению, что указал ему дровосек. (4)Вскоре он напал на следы, принадлежавшие, несомненно, оленю Песчаных холмов.</w:t>
      </w:r>
    </w:p>
    <w:p w:rsidR="00AD2E9F" w:rsidRPr="00EF53B3" w:rsidRDefault="00AD2E9F" w:rsidP="00E50663">
      <w:pPr>
        <w:pStyle w:val="Style6"/>
        <w:widowControl/>
        <w:spacing w:line="240" w:lineRule="auto"/>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(5)Целый день охотник гнался по следам и отмечал каждую мелочь, радуясь, что следы на этот раз отпечатались на снегу особенно резко. (6)Он освободился от лишней одежды и мешавших ему вещей, и теперь ничто не препятствовало ему бесшумно передвигаться вперёд и вперёд.</w:t>
      </w:r>
    </w:p>
    <w:p w:rsidR="00AD2E9F" w:rsidRPr="00EF53B3" w:rsidRDefault="00AD2E9F" w:rsidP="00E50663">
      <w:pPr>
        <w:pStyle w:val="Style6"/>
        <w:widowControl/>
        <w:spacing w:line="240" w:lineRule="auto"/>
        <w:ind w:firstLine="281"/>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(7)Внезапно вдали что-то мелькнуло среди кустов, растущих здесь особенно густо. (8) «Может быть, это птица?» – подумал Ян. (9)Но, внимательно всмотревшись, он понял: серое пятно в кустах – это олень Песчаных холмов!</w:t>
      </w:r>
    </w:p>
    <w:p w:rsidR="00AD2E9F" w:rsidRPr="00EF53B3" w:rsidRDefault="00AD2E9F" w:rsidP="00E50663">
      <w:pPr>
        <w:pStyle w:val="Style6"/>
        <w:widowControl/>
        <w:spacing w:line="240" w:lineRule="auto"/>
        <w:ind w:firstLine="27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(10)Какой он был величественный! (11)Ян глядел на него с благоговейным восторгом.</w:t>
      </w:r>
    </w:p>
    <w:p w:rsidR="00AD2E9F" w:rsidRPr="00EF53B3" w:rsidRDefault="00AD2E9F" w:rsidP="00E50663">
      <w:pPr>
        <w:pStyle w:val="Style6"/>
        <w:widowControl/>
        <w:spacing w:line="240" w:lineRule="auto"/>
        <w:ind w:firstLine="281"/>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(12)Стрелять в него теперь, когда он отдыхал, не подозревая об опасности, было бы преступлением... (13)Но Ян ведь жаждал этой встречи уже давно, он должен выстрелить!</w:t>
      </w:r>
    </w:p>
    <w:p w:rsidR="00AD2E9F" w:rsidRPr="00EF53B3" w:rsidRDefault="00AD2E9F" w:rsidP="00E50663">
      <w:pPr>
        <w:pStyle w:val="Style6"/>
        <w:widowControl/>
        <w:spacing w:line="240" w:lineRule="auto"/>
        <w:ind w:firstLine="281"/>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(14)«Стреляй, стреляй скорей! (15)Ведь ты этого добивался!» – говорил ему внутренний голос. (16)Но голос этот звучал так неуверенно, так слабо... (17)И ружьё дрогнуло в руке Яна....</w:t>
      </w:r>
    </w:p>
    <w:p w:rsidR="00AD2E9F" w:rsidRPr="00EF53B3" w:rsidRDefault="00AD2E9F" w:rsidP="00E50663">
      <w:pPr>
        <w:pStyle w:val="Style6"/>
        <w:widowControl/>
        <w:spacing w:line="240" w:lineRule="auto"/>
        <w:ind w:firstLine="281"/>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(18)В этот момент олень повернул голову и посмотрел прямо на охотника. (19)Ян и олень Песчаных холмов встретились наконец лицом к лицу. (20)Олень стоял, как изваяние. (21)Он стоял и смотрел прямо в глаза Яну.</w:t>
      </w:r>
    </w:p>
    <w:p w:rsidR="00AD2E9F" w:rsidRPr="00EF53B3" w:rsidRDefault="00AD2E9F" w:rsidP="00E50663">
      <w:pPr>
        <w:pStyle w:val="Style6"/>
        <w:widowControl/>
        <w:spacing w:line="240" w:lineRule="auto"/>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(22)Мысль об убийстве теперь казалась невозможной. (23)Ян смотрел на оленя, и олень не сводил с него своих умных, ясных глаз. (24)Казалось, они читали в глазах и сердцах друг друга. (25)Ян не мог отнять у него жизнь, и то, что давно уже зарождалось в нём, что незаметно укреплялось и зрело, заговорило вдруг властно и громко:</w:t>
      </w:r>
    </w:p>
    <w:p w:rsidR="00AD2E9F" w:rsidRPr="00EF53B3" w:rsidRDefault="00AD2E9F" w:rsidP="00E50663">
      <w:pPr>
        <w:pStyle w:val="Style6"/>
        <w:widowControl/>
        <w:spacing w:line="240" w:lineRule="auto"/>
        <w:ind w:firstLine="281"/>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(26)«Бедное, прекрасное животное! (27)Долго мы были врагами: я был преследователем, ты – жертвой, но теперь всё переменилось. (28)Много дней я преследовал тебя, а теперь ты можешь без страха стоять передо мною. (29)Никогда рука моя не поднимется, чтоб убить тебя. (30)Ступай, без страха броди по лесистым холмам – никогда более не стану я преследовать тебя. (31)Чем больше я узнаю жизнь, тем ближе становишься ты мне, и я не могу смотреть на тебя как на добычу.</w:t>
      </w:r>
    </w:p>
    <w:p w:rsidR="00AD2E9F" w:rsidRPr="00EF53B3" w:rsidRDefault="00AD2E9F" w:rsidP="00E50663">
      <w:pPr>
        <w:pStyle w:val="Style48"/>
        <w:widowControl/>
        <w:tabs>
          <w:tab w:val="left" w:pos="0"/>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(32)Ступай спокойно, без страха. (33)Мы никогда с тобой не встретимся. (34) Прощай!»</w:t>
      </w:r>
    </w:p>
    <w:p w:rsidR="00AD2E9F" w:rsidRPr="00EF53B3" w:rsidRDefault="00AD2E9F" w:rsidP="00E50663">
      <w:pPr>
        <w:pStyle w:val="Style3"/>
        <w:widowControl/>
        <w:jc w:val="righ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(По Э. Сетон-Томпсону)*</w:t>
      </w:r>
    </w:p>
    <w:p w:rsidR="00AD2E9F" w:rsidRPr="00EF53B3" w:rsidRDefault="00AD2E9F" w:rsidP="00E50663">
      <w:pPr>
        <w:pStyle w:val="Style10"/>
        <w:widowControl/>
        <w:spacing w:line="240" w:lineRule="auto"/>
        <w:ind w:firstLine="284"/>
        <w:rPr>
          <w:rStyle w:val="FontStyle111"/>
          <w:rFonts w:ascii="Times New Roman" w:hAnsi="Times New Roman" w:cs="Times New Roman"/>
          <w:i w:val="0"/>
          <w:iCs w:val="0"/>
        </w:rPr>
      </w:pPr>
    </w:p>
    <w:p w:rsidR="00AD2E9F" w:rsidRPr="00EF53B3" w:rsidRDefault="00AD2E9F" w:rsidP="00E50663">
      <w:pPr>
        <w:pStyle w:val="Style6"/>
        <w:widowControl/>
        <w:spacing w:line="240" w:lineRule="auto"/>
        <w:ind w:firstLine="281"/>
        <w:jc w:val="left"/>
        <w:rPr>
          <w:rStyle w:val="FontStyle142"/>
          <w:rFonts w:ascii="Times New Roman" w:hAnsi="Times New Roman" w:cs="Times New Roman"/>
          <w:sz w:val="24"/>
          <w:szCs w:val="24"/>
        </w:rPr>
      </w:pPr>
      <w:r w:rsidRPr="00EF53B3">
        <w:rPr>
          <w:rFonts w:ascii="Times New Roman" w:hAnsi="Times New Roman" w:cs="Times New Roman"/>
          <w:b/>
          <w:bCs/>
        </w:rPr>
        <w:t>15.2.</w:t>
      </w:r>
      <w:r w:rsidRPr="00EF53B3">
        <w:rPr>
          <w:rFonts w:ascii="Times New Roman" w:hAnsi="Times New Roman" w:cs="Times New Roman"/>
        </w:rPr>
        <w:t xml:space="preserve"> Напишите сочинение-рассуждение. Объясните, как Вы понимаете смысл финала текста: </w:t>
      </w:r>
      <w:r w:rsidRPr="00EF53B3">
        <w:rPr>
          <w:rFonts w:ascii="Times New Roman" w:hAnsi="Times New Roman" w:cs="Times New Roman"/>
          <w:b/>
          <w:bCs/>
        </w:rPr>
        <w:t>«</w:t>
      </w:r>
      <w:r w:rsidRPr="00EF53B3">
        <w:rPr>
          <w:rStyle w:val="FontStyle142"/>
          <w:rFonts w:ascii="Times New Roman" w:hAnsi="Times New Roman" w:cs="Times New Roman"/>
          <w:sz w:val="24"/>
          <w:szCs w:val="24"/>
        </w:rPr>
        <w:t>Ступай, без страха броди по лесистым холмам – никогда более не стану я преследовать тебя. Чем больше я узнаю жизнь, тем ближе становишься ты мне, и я не могу смотреть на тебя как на добычу».</w:t>
      </w:r>
    </w:p>
    <w:p w:rsidR="00AD2E9F" w:rsidRPr="00EF53B3" w:rsidRDefault="00AD2E9F" w:rsidP="00E50663">
      <w:pPr>
        <w:pStyle w:val="Style13"/>
        <w:widowControl/>
        <w:spacing w:line="240" w:lineRule="auto"/>
        <w:ind w:firstLine="284"/>
        <w:jc w:val="left"/>
        <w:rPr>
          <w:rStyle w:val="FontStyle142"/>
          <w:rFonts w:ascii="Times New Roman" w:hAnsi="Times New Roman" w:cs="Times New Roman"/>
          <w:sz w:val="24"/>
          <w:szCs w:val="24"/>
        </w:rPr>
      </w:pPr>
      <w:r w:rsidRPr="00EF53B3">
        <w:rPr>
          <w:rStyle w:val="FontStyle111"/>
          <w:rFonts w:ascii="Times New Roman" w:hAnsi="Times New Roman" w:cs="Times New Roman"/>
        </w:rPr>
        <w:t xml:space="preserve">Приведите в сочинении два аргумента из прочитанного текста, подтверждающие Ваши рассуждения. </w:t>
      </w:r>
      <w:r w:rsidRPr="00EF53B3">
        <w:rPr>
          <w:rStyle w:val="FontStyle142"/>
          <w:rFonts w:ascii="Times New Roman" w:hAnsi="Times New Roman" w:cs="Times New Roman"/>
          <w:sz w:val="24"/>
          <w:szCs w:val="24"/>
        </w:rPr>
        <w:t>Приводя примеры, указывайте номера нужных предложений или применяйте цитирование.</w:t>
      </w:r>
    </w:p>
    <w:p w:rsidR="00AD2E9F" w:rsidRPr="00EF53B3" w:rsidRDefault="00AD2E9F" w:rsidP="00E50663">
      <w:pPr>
        <w:pStyle w:val="Style10"/>
        <w:widowControl/>
        <w:spacing w:line="240" w:lineRule="auto"/>
        <w:ind w:firstLine="284"/>
        <w:rPr>
          <w:rStyle w:val="FontStyle111"/>
          <w:rFonts w:ascii="Times New Roman" w:hAnsi="Times New Roman" w:cs="Times New Roman"/>
        </w:rPr>
      </w:pPr>
    </w:p>
    <w:p w:rsidR="00AD2E9F" w:rsidRPr="00EF53B3" w:rsidRDefault="00AD2E9F" w:rsidP="00E50663">
      <w:pPr>
        <w:pStyle w:val="Style10"/>
        <w:widowControl/>
        <w:spacing w:line="240" w:lineRule="auto"/>
        <w:ind w:firstLine="284"/>
        <w:rPr>
          <w:rStyle w:val="FontStyle111"/>
          <w:rFonts w:ascii="Times New Roman" w:hAnsi="Times New Roman" w:cs="Times New Roman"/>
          <w:i w:val="0"/>
          <w:iCs w:val="0"/>
        </w:rPr>
      </w:pPr>
      <w:r w:rsidRPr="00EF53B3">
        <w:rPr>
          <w:rStyle w:val="FontStyle111"/>
          <w:rFonts w:ascii="Times New Roman" w:hAnsi="Times New Roman" w:cs="Times New Roman"/>
        </w:rPr>
        <w:t xml:space="preserve">15.3. Как Вы понимаете значение слова ЧЕЛОВЕЧНОСТЬ? Сформулируйте и прокомментируйте данное Вами определение. </w:t>
      </w:r>
      <w:r w:rsidRPr="00EF53B3">
        <w:rPr>
          <w:rStyle w:val="FontStyle142"/>
          <w:rFonts w:ascii="Times New Roman" w:hAnsi="Times New Roman" w:cs="Times New Roman"/>
          <w:sz w:val="24"/>
          <w:szCs w:val="24"/>
        </w:rPr>
        <w:t xml:space="preserve">Напишите сочинение-рассуждение на тему: «Что такое человечность», взяв в качестве тезиса данное Вами определение. </w:t>
      </w:r>
      <w:r w:rsidRPr="00EF53B3">
        <w:rPr>
          <w:rStyle w:val="FontStyle111"/>
          <w:rFonts w:ascii="Times New Roman" w:hAnsi="Times New Roman" w:cs="Times New Roman"/>
        </w:rPr>
        <w:t xml:space="preserve">Аргументируя свой тезис, приведите 2 (два) примера – аргумента, подтверждающих Ваши рассуждения: один пример – аргумент приведите из прочитанного текста, а второй – из Вашего жизненного опыта. </w:t>
      </w:r>
    </w:p>
    <w:p w:rsidR="00AD2E9F" w:rsidRPr="00EF53B3" w:rsidRDefault="00AD2E9F" w:rsidP="00E50663">
      <w:pPr>
        <w:rPr>
          <w:rStyle w:val="FontStyle142"/>
          <w:rFonts w:ascii="Times New Roman" w:hAnsi="Times New Roman" w:cs="Times New Roman"/>
          <w:sz w:val="24"/>
          <w:szCs w:val="24"/>
        </w:rPr>
      </w:pPr>
    </w:p>
    <w:p w:rsidR="00AD2E9F" w:rsidRPr="007A6DCD" w:rsidRDefault="00AD2E9F" w:rsidP="00E50663">
      <w:pPr>
        <w:rPr>
          <w:rStyle w:val="FontStyle142"/>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15.2.</w:t>
      </w:r>
      <w:r w:rsidRPr="007A6DCD">
        <w:rPr>
          <w:rFonts w:ascii="Times New Roman" w:hAnsi="Times New Roman" w:cs="Times New Roman"/>
          <w:color w:val="984806"/>
          <w:sz w:val="28"/>
          <w:szCs w:val="28"/>
        </w:rPr>
        <w:t xml:space="preserve"> </w:t>
      </w:r>
      <w:r w:rsidRPr="007A6DCD">
        <w:rPr>
          <w:rStyle w:val="FontStyle142"/>
          <w:rFonts w:ascii="Times New Roman" w:hAnsi="Times New Roman" w:cs="Times New Roman"/>
          <w:color w:val="984806"/>
          <w:sz w:val="28"/>
          <w:szCs w:val="28"/>
        </w:rPr>
        <w:t xml:space="preserve">Сочинение. </w:t>
      </w:r>
    </w:p>
    <w:p w:rsidR="00AD2E9F" w:rsidRPr="00EF53B3" w:rsidRDefault="00AD2E9F" w:rsidP="00E50663">
      <w:pPr>
        <w:pStyle w:val="Style6"/>
        <w:widowControl/>
        <w:spacing w:line="240" w:lineRule="auto"/>
        <w:ind w:firstLine="281"/>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Канадский писатель Эрнест Сетон-Томпсон пишет: </w:t>
      </w:r>
      <w:r w:rsidRPr="00EF53B3">
        <w:rPr>
          <w:rFonts w:ascii="Times New Roman" w:hAnsi="Times New Roman" w:cs="Times New Roman"/>
        </w:rPr>
        <w:t>«</w:t>
      </w:r>
      <w:r w:rsidRPr="00EF53B3">
        <w:rPr>
          <w:rStyle w:val="FontStyle142"/>
          <w:rFonts w:ascii="Times New Roman" w:hAnsi="Times New Roman" w:cs="Times New Roman"/>
          <w:sz w:val="24"/>
          <w:szCs w:val="24"/>
        </w:rPr>
        <w:t xml:space="preserve">Ступай, без страха броди по лесистым холмам – никогда более не стану я преследовать тебя. Чем больше я узнаю жизнь, тем ближе становишься ты мне, и я не могу смотреть на тебя как на добычу». В чём же заключается смысл этих строк? Я понимаю эти слова так. Охотник, встретившись с оленем так близко, осознал, что не сможет его убить, пересмотрел своё отношение к этому животному. </w:t>
      </w:r>
    </w:p>
    <w:p w:rsidR="00AD2E9F" w:rsidRPr="00EF53B3" w:rsidRDefault="00AD2E9F" w:rsidP="00E50663">
      <w:pPr>
        <w:pStyle w:val="Style6"/>
        <w:widowControl/>
        <w:spacing w:line="240" w:lineRule="auto"/>
        <w:ind w:firstLine="281"/>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Во-первых, в начале текста автор показывает отношение охотника Яна к оленю. Это была его цель. Он стремился убить животное, давно ждал встречи, называл его своей «добычей». Сетон –Томпсон пишет об этом в предложениях 3, 13, 28, 31. </w:t>
      </w:r>
    </w:p>
    <w:p w:rsidR="00AD2E9F" w:rsidRPr="00EF53B3" w:rsidRDefault="00AD2E9F" w:rsidP="00E50663">
      <w:pPr>
        <w:pStyle w:val="Style6"/>
        <w:widowControl/>
        <w:spacing w:line="240" w:lineRule="auto"/>
        <w:ind w:firstLine="281"/>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Во-вторых, на протяжении всего текста мы видим, как меняется отношение охотника к «добыче». Непреодолимое  желание убить заменяется стремлением победить в честной борьбе, и,  наконец,  переходит  в сочувствие к животному  и сожаление о прежних своих намерениях. Об этом рассказывается в предложениях 12, 13, 26, 27. </w:t>
      </w:r>
    </w:p>
    <w:p w:rsidR="00AD2E9F" w:rsidRPr="00EF53B3" w:rsidRDefault="00AD2E9F" w:rsidP="00E50663">
      <w:pPr>
        <w:pStyle w:val="Style6"/>
        <w:widowControl/>
        <w:spacing w:line="240" w:lineRule="auto"/>
        <w:ind w:firstLine="281"/>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Таким образом, автор показывает нам, как радикально могут меняться взаимоотношения человека и природы.  (163 слова).                         </w:t>
      </w:r>
    </w:p>
    <w:p w:rsidR="00AD2E9F" w:rsidRPr="00EF53B3" w:rsidRDefault="00AD2E9F" w:rsidP="00E50663">
      <w:pPr>
        <w:pStyle w:val="Style6"/>
        <w:widowControl/>
        <w:spacing w:line="240" w:lineRule="auto"/>
        <w:ind w:firstLine="281"/>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Исаков Константин.</w:t>
      </w:r>
    </w:p>
    <w:p w:rsidR="00AD2E9F" w:rsidRPr="00EF53B3" w:rsidRDefault="00AD2E9F" w:rsidP="00E50663">
      <w:pPr>
        <w:rPr>
          <w:rStyle w:val="FontStyle142"/>
          <w:rFonts w:ascii="Times New Roman" w:hAnsi="Times New Roman" w:cs="Times New Roman"/>
          <w:sz w:val="24"/>
          <w:szCs w:val="24"/>
        </w:rPr>
      </w:pPr>
    </w:p>
    <w:p w:rsidR="00AD2E9F" w:rsidRPr="007A6DCD" w:rsidRDefault="00AD2E9F" w:rsidP="00E50663">
      <w:pPr>
        <w:rPr>
          <w:rStyle w:val="FontStyle142"/>
          <w:rFonts w:ascii="Times New Roman" w:hAnsi="Times New Roman" w:cs="Times New Roman"/>
          <w:b/>
          <w:bCs/>
          <w:color w:val="984806"/>
          <w:sz w:val="28"/>
          <w:szCs w:val="28"/>
        </w:rPr>
      </w:pPr>
      <w:r w:rsidRPr="00EF53B3">
        <w:rPr>
          <w:rStyle w:val="FontStyle142"/>
          <w:rFonts w:ascii="Times New Roman" w:hAnsi="Times New Roman" w:cs="Times New Roman"/>
          <w:sz w:val="24"/>
          <w:szCs w:val="24"/>
        </w:rPr>
        <w:t xml:space="preserve"> </w:t>
      </w:r>
      <w:r w:rsidRPr="007A6DCD">
        <w:rPr>
          <w:rStyle w:val="FontStyle111"/>
          <w:rFonts w:ascii="Times New Roman" w:hAnsi="Times New Roman" w:cs="Times New Roman"/>
          <w:color w:val="984806"/>
          <w:sz w:val="28"/>
          <w:szCs w:val="28"/>
        </w:rPr>
        <w:t xml:space="preserve">15.3. </w:t>
      </w:r>
      <w:r w:rsidRPr="007A6DCD">
        <w:rPr>
          <w:rStyle w:val="FontStyle142"/>
          <w:rFonts w:ascii="Times New Roman" w:hAnsi="Times New Roman" w:cs="Times New Roman"/>
          <w:color w:val="984806"/>
          <w:sz w:val="28"/>
          <w:szCs w:val="28"/>
        </w:rPr>
        <w:t>Сочинение.            Что такое человечность?</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Человечность – это нравственное качество, предполагающее уважение и сочувствие. В тексте Сетона-Томпсона  данное качество проявляется у Яна, который поступил как настоящий человек.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Ян очень долго выслеживал «гигантского оленя» и тут снова напал на след и наконец встретил его.  В глазах животного охотник увидел что-то живое, отличающее его от других зверей: «Казалось, они читали в глазах и сердцах друг друга». Ян не смог выстрелить в «бедное, прекрасное животное»! Он увидел , что тот живёт не просто как животное, а живёт всей душой, всем сердцем. Олень  не испугался близкой  смерти, а смотрел ей прямо в глаза. Ян понял, что если он выстрелит, то погубит благородное животное,  и у него просто не поднялась рука сделать это.</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Я хотел бы привести пример человечности и из личного жизненного опыта. Однажды мой дедушка ехал на охоту. Была ранняя весна, речки начали таять, и образовались плавающие льдины. На одной из таких льдин мой дед заметил странный маленький комочек. Когда льдину прибило к берегу, дедушка подошёл к ней и увидел лисёнка. Он был худой, грязный и обессиленный. Мой дед поднял его и поехал с ним домой. Там он накормил его тёплым молоком, согрел и начал думать, что с ним делать. Ничего не приходило в голову, и дед решил оставить его у себя. Вскоре лисёнок оправился, перестал бояться и стал ручным. Дедушка никогда не жалел, что оставил его у себя. </w:t>
      </w:r>
    </w:p>
    <w:p w:rsidR="00AD2E9F" w:rsidRPr="00EF53B3" w:rsidRDefault="00AD2E9F" w:rsidP="00E50663">
      <w:pPr>
        <w:pStyle w:val="NoSpacing"/>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Я считаю, что каждый должен обладать человечностью, ведь без души и сочувствия мир изменился бы в самую худшую сторону. (239 слов). </w:t>
      </w:r>
    </w:p>
    <w:p w:rsidR="00AD2E9F" w:rsidRPr="00EF53B3" w:rsidRDefault="00AD2E9F" w:rsidP="00E50663">
      <w:pPr>
        <w:pStyle w:val="NoSpacing"/>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Березин Евгений.</w:t>
      </w:r>
    </w:p>
    <w:p w:rsidR="00AD2E9F" w:rsidRPr="00EF53B3" w:rsidRDefault="00AD2E9F" w:rsidP="00E50663">
      <w:pPr>
        <w:pStyle w:val="Style6"/>
        <w:widowControl/>
        <w:spacing w:line="240" w:lineRule="auto"/>
        <w:ind w:firstLine="281"/>
        <w:jc w:val="left"/>
        <w:rPr>
          <w:rFonts w:ascii="Times New Roman" w:hAnsi="Times New Roman" w:cs="Times New Roman"/>
          <w:b/>
          <w:bCs/>
        </w:rPr>
      </w:pPr>
    </w:p>
    <w:p w:rsidR="00AD2E9F" w:rsidRPr="0007670D" w:rsidRDefault="00AD2E9F" w:rsidP="00E50663">
      <w:pPr>
        <w:rPr>
          <w:rStyle w:val="FontStyle142"/>
          <w:rFonts w:ascii="Times New Roman" w:hAnsi="Times New Roman" w:cs="Times New Roman"/>
          <w:b/>
          <w:bCs/>
          <w:color w:val="984806"/>
          <w:sz w:val="24"/>
          <w:szCs w:val="24"/>
        </w:rPr>
      </w:pPr>
      <w:r w:rsidRPr="0007670D">
        <w:rPr>
          <w:rStyle w:val="FontStyle142"/>
          <w:rFonts w:ascii="Times New Roman" w:hAnsi="Times New Roman" w:cs="Times New Roman"/>
          <w:b/>
          <w:bCs/>
          <w:color w:val="984806"/>
          <w:sz w:val="24"/>
          <w:szCs w:val="24"/>
        </w:rPr>
        <w:t xml:space="preserve">Вариант №12. </w:t>
      </w:r>
    </w:p>
    <w:p w:rsidR="00AD2E9F" w:rsidRPr="00EF53B3" w:rsidRDefault="00AD2E9F" w:rsidP="00E50663">
      <w:pPr>
        <w:pStyle w:val="Style27"/>
        <w:widowControl/>
        <w:tabs>
          <w:tab w:val="left" w:pos="0"/>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(1)Директор школы оглядывал мальчика и мучительно пытался вспомнить, за</w:t>
      </w:r>
      <w:r w:rsidRPr="00EF53B3">
        <w:rPr>
          <w:rStyle w:val="FontStyle142"/>
          <w:rFonts w:ascii="Times New Roman" w:hAnsi="Times New Roman" w:cs="Times New Roman"/>
          <w:sz w:val="24"/>
          <w:szCs w:val="24"/>
        </w:rPr>
        <w:br/>
        <w:t>какие грехи вызван к нему этот очередной посетитель. (2)Разбил лампочку или</w:t>
      </w:r>
      <w:r w:rsidRPr="00EF53B3">
        <w:rPr>
          <w:rStyle w:val="FontStyle142"/>
          <w:rFonts w:ascii="Times New Roman" w:hAnsi="Times New Roman" w:cs="Times New Roman"/>
          <w:sz w:val="24"/>
          <w:szCs w:val="24"/>
        </w:rPr>
        <w:br/>
        <w:t>заехал кому-нибудь в нос? (3)Разве всё запомнишь!</w:t>
      </w:r>
    </w:p>
    <w:p w:rsidR="00AD2E9F" w:rsidRPr="00EF53B3" w:rsidRDefault="00AD2E9F" w:rsidP="00E50663">
      <w:pPr>
        <w:pStyle w:val="Style6"/>
        <w:widowControl/>
        <w:tabs>
          <w:tab w:val="left" w:pos="0"/>
          <w:tab w:val="left" w:pos="828"/>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 (4)Подойди сюда и сядь. (5)Что у тебя за история? – устало произнёс он.</w:t>
      </w:r>
    </w:p>
    <w:p w:rsidR="00AD2E9F" w:rsidRPr="00EF53B3" w:rsidRDefault="00AD2E9F" w:rsidP="00E50663">
      <w:pPr>
        <w:pStyle w:val="Style6"/>
        <w:widowControl/>
        <w:tabs>
          <w:tab w:val="left" w:pos="0"/>
          <w:tab w:val="left" w:pos="828"/>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(6)Это вы про собаку? (7)Я боялся, что с ней что-нибудь случится, и привёл её в класс. (8)Она долго сидела под партой тихо, но потом заскулила, и Нина Петровна стала кричать, а потом велела нам убираться вон.</w:t>
      </w:r>
    </w:p>
    <w:p w:rsidR="00AD2E9F" w:rsidRPr="00EF53B3" w:rsidRDefault="00AD2E9F" w:rsidP="00E50663">
      <w:pPr>
        <w:pStyle w:val="Style6"/>
        <w:widowControl/>
        <w:tabs>
          <w:tab w:val="left" w:pos="0"/>
          <w:tab w:val="left" w:pos="828"/>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(9)Всё? – спросил директор.</w:t>
      </w:r>
    </w:p>
    <w:p w:rsidR="00AD2E9F" w:rsidRPr="00EF53B3" w:rsidRDefault="00AD2E9F" w:rsidP="00E50663">
      <w:pPr>
        <w:pStyle w:val="Style6"/>
        <w:widowControl/>
        <w:tabs>
          <w:tab w:val="left" w:pos="0"/>
          <w:tab w:val="left" w:pos="828"/>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(10)Нет, мы ещё были в милиции.</w:t>
      </w:r>
    </w:p>
    <w:p w:rsidR="00AD2E9F" w:rsidRPr="00EF53B3" w:rsidRDefault="00AD2E9F" w:rsidP="00E50663">
      <w:pPr>
        <w:pStyle w:val="Style27"/>
        <w:widowControl/>
        <w:tabs>
          <w:tab w:val="left" w:pos="0"/>
          <w:tab w:val="left" w:pos="907"/>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(11)Час от часу не легче! (12)Директор с шумом придвинул кресло к столу.</w:t>
      </w:r>
    </w:p>
    <w:p w:rsidR="00AD2E9F" w:rsidRPr="00EF53B3" w:rsidRDefault="00AD2E9F" w:rsidP="00E50663">
      <w:pPr>
        <w:pStyle w:val="Style6"/>
        <w:widowControl/>
        <w:tabs>
          <w:tab w:val="left" w:pos="0"/>
          <w:tab w:val="left" w:pos="828"/>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(13)Как ты очутился в милиции?</w:t>
      </w:r>
    </w:p>
    <w:p w:rsidR="00AD2E9F" w:rsidRPr="00EF53B3" w:rsidRDefault="00AD2E9F" w:rsidP="00E50663">
      <w:pPr>
        <w:pStyle w:val="Style6"/>
        <w:widowControl/>
        <w:tabs>
          <w:tab w:val="left" w:pos="0"/>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(14)Лицо Таборки вспыхнуло. (15)Он заговорил сразу, без заминки:</w:t>
      </w:r>
    </w:p>
    <w:p w:rsidR="00AD2E9F" w:rsidRPr="00EF53B3" w:rsidRDefault="00AD2E9F" w:rsidP="00E50663">
      <w:pPr>
        <w:pStyle w:val="Style6"/>
        <w:widowControl/>
        <w:tabs>
          <w:tab w:val="left" w:pos="0"/>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(16)Женщину она не кусала, она просто играла и ухватила её за пальто. (17)Но женщина рванулась в сторону, и пальто порвалось. (18)Она, наверное, думала, что моя собака кусается, и закричала. (19)Меня повели в милицию, а собака бежала рядом.</w:t>
      </w:r>
    </w:p>
    <w:p w:rsidR="00AD2E9F" w:rsidRPr="00EF53B3" w:rsidRDefault="00AD2E9F" w:rsidP="00E50663">
      <w:pPr>
        <w:pStyle w:val="Style6"/>
        <w:widowControl/>
        <w:tabs>
          <w:tab w:val="left" w:pos="0"/>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(20)Глаза директора, которые были устремлены на мальчика, прищурились, как будто он целился. (21)Он не видел ничего, кроме Таборки.</w:t>
      </w:r>
    </w:p>
    <w:p w:rsidR="00AD2E9F" w:rsidRPr="00EF53B3" w:rsidRDefault="00AD2E9F" w:rsidP="00E50663">
      <w:pPr>
        <w:pStyle w:val="Style6"/>
        <w:widowControl/>
        <w:tabs>
          <w:tab w:val="left" w:pos="0"/>
          <w:tab w:val="left" w:pos="828"/>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(22)Давай дальше.</w:t>
      </w:r>
    </w:p>
    <w:p w:rsidR="00AD2E9F" w:rsidRPr="00EF53B3" w:rsidRDefault="00AD2E9F" w:rsidP="00E50663">
      <w:pPr>
        <w:pStyle w:val="Style6"/>
        <w:widowControl/>
        <w:tabs>
          <w:tab w:val="left" w:pos="0"/>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(23)Мальчик говорил спокойно, почти монотонно, и слова, как круглые ровные шарики, катались одно за другим.</w:t>
      </w:r>
    </w:p>
    <w:p w:rsidR="00AD2E9F" w:rsidRPr="00EF53B3" w:rsidRDefault="00AD2E9F" w:rsidP="00E50663">
      <w:pPr>
        <w:pStyle w:val="Style6"/>
        <w:widowControl/>
        <w:tabs>
          <w:tab w:val="left" w:pos="0"/>
          <w:tab w:val="left" w:pos="828"/>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(24)В милиции нас продержали два часа. (25)Там один, с усами, даже погладил её и дал ей сахару...</w:t>
      </w:r>
    </w:p>
    <w:p w:rsidR="00AD2E9F" w:rsidRPr="00EF53B3" w:rsidRDefault="00AD2E9F" w:rsidP="00E50663">
      <w:pPr>
        <w:pStyle w:val="Style6"/>
        <w:widowControl/>
        <w:tabs>
          <w:tab w:val="left" w:pos="0"/>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(26)Директор внимательно слушал Таборку, грудью навалившись на стол.</w:t>
      </w:r>
    </w:p>
    <w:p w:rsidR="00AD2E9F" w:rsidRPr="00EF53B3" w:rsidRDefault="00AD2E9F" w:rsidP="00E50663">
      <w:pPr>
        <w:pStyle w:val="Style6"/>
        <w:widowControl/>
        <w:tabs>
          <w:tab w:val="left" w:pos="0"/>
          <w:tab w:val="left" w:pos="828"/>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(27)Где ты нашёл её?</w:t>
      </w:r>
    </w:p>
    <w:p w:rsidR="00AD2E9F" w:rsidRPr="00EF53B3" w:rsidRDefault="00AD2E9F" w:rsidP="00E50663">
      <w:pPr>
        <w:pStyle w:val="Style10"/>
        <w:widowControl/>
        <w:tabs>
          <w:tab w:val="left" w:pos="0"/>
          <w:tab w:val="left" w:pos="842"/>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(28)В посёлке. (29)Хозяева переехали в город, а собаку бросили. (30)Мальчик неожиданно умолкал и так же неожиданно начинал говорить, словно часть мыслей оставлял при себе, а часть высказывал вслух.</w:t>
      </w:r>
    </w:p>
    <w:p w:rsidR="00AD2E9F" w:rsidRPr="00EF53B3" w:rsidRDefault="00AD2E9F" w:rsidP="00E50663">
      <w:pPr>
        <w:pStyle w:val="Style6"/>
        <w:widowControl/>
        <w:tabs>
          <w:tab w:val="left" w:pos="0"/>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(31)Когда я в первый раз привёл собаку домой, он был в отъезде. (32)Мама сказала: (33)«От собаки одна только грязь!» (34)Какая грязь может быть от собаки? (35)От собаки одна радость. (36)А потом приехал он и выгнал собаку.</w:t>
      </w:r>
    </w:p>
    <w:p w:rsidR="00AD2E9F" w:rsidRPr="00EF53B3" w:rsidRDefault="00AD2E9F" w:rsidP="00E50663">
      <w:pPr>
        <w:pStyle w:val="Style6"/>
        <w:widowControl/>
        <w:tabs>
          <w:tab w:val="left" w:pos="0"/>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(37)Теперь слова мальчика уже не были круглыми шариками: они стали шершавыми и угловатыми и с трудом вырывались наружу.</w:t>
      </w:r>
    </w:p>
    <w:p w:rsidR="00AD2E9F" w:rsidRPr="00EF53B3" w:rsidRDefault="00AD2E9F" w:rsidP="00E50663">
      <w:pPr>
        <w:pStyle w:val="Style6"/>
        <w:widowControl/>
        <w:tabs>
          <w:tab w:val="left" w:pos="0"/>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(38)Чем ему помешала собака?.. (39)Я не мог выгнать собаку. (40)Её один раз уже выгоняли. (41)Я всё время думал о ней. (42)Даже ночью просыпался. (43)В школе я тоже думал о ней. (44)Ждал, когда кончатся уроки: её завтрак лежал у меня в портфеле... (45)Потом он заплатил штраф за порванное пальто и, когда меня не было дома... (46)Теперь у меня нет собаки.</w:t>
      </w:r>
    </w:p>
    <w:p w:rsidR="00AD2E9F" w:rsidRPr="00EF53B3" w:rsidRDefault="00AD2E9F" w:rsidP="00E50663">
      <w:pPr>
        <w:pStyle w:val="Style27"/>
        <w:widowControl/>
        <w:tabs>
          <w:tab w:val="left" w:pos="0"/>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(47)В комнате стало тихо, и долгое время ни мальчик, ни директор не решались прервать молчание.</w:t>
      </w:r>
    </w:p>
    <w:p w:rsidR="00AD2E9F" w:rsidRPr="00EF53B3" w:rsidRDefault="00AD2E9F" w:rsidP="00E50663">
      <w:pPr>
        <w:pStyle w:val="Style27"/>
        <w:widowControl/>
        <w:tabs>
          <w:tab w:val="left" w:pos="0"/>
          <w:tab w:val="left" w:pos="922"/>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(48)Неожиданно директор сказал:</w:t>
      </w:r>
    </w:p>
    <w:p w:rsidR="00AD2E9F" w:rsidRPr="00EF53B3" w:rsidRDefault="00AD2E9F" w:rsidP="00E50663">
      <w:pPr>
        <w:pStyle w:val="Style6"/>
        <w:widowControl/>
        <w:tabs>
          <w:tab w:val="left" w:pos="0"/>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(49)Слушай, Таборка! (50)Хочешь, я подарю тебе собаку? (51)Немецкую овчарку с чёрной полосой на хребте.</w:t>
      </w:r>
    </w:p>
    <w:p w:rsidR="00AD2E9F" w:rsidRPr="00EF53B3" w:rsidRDefault="00AD2E9F" w:rsidP="00E50663">
      <w:pPr>
        <w:pStyle w:val="Style48"/>
        <w:widowControl/>
        <w:tabs>
          <w:tab w:val="left" w:pos="0"/>
          <w:tab w:val="left" w:pos="1476"/>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(52)Мальчик покачал головой.</w:t>
      </w:r>
    </w:p>
    <w:p w:rsidR="00AD2E9F" w:rsidRPr="00EF53B3" w:rsidRDefault="00AD2E9F" w:rsidP="00E50663">
      <w:pPr>
        <w:pStyle w:val="Style48"/>
        <w:widowControl/>
        <w:tabs>
          <w:tab w:val="left" w:pos="0"/>
          <w:tab w:val="left" w:pos="1476"/>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(53)Директор встал со стула, подошёл к мальчику и наклонился к нему:</w:t>
      </w:r>
    </w:p>
    <w:p w:rsidR="00AD2E9F" w:rsidRPr="00EF53B3" w:rsidRDefault="00AD2E9F" w:rsidP="00E50663">
      <w:pPr>
        <w:pStyle w:val="Style3"/>
        <w:widowControl/>
        <w:tabs>
          <w:tab w:val="left" w:pos="0"/>
          <w:tab w:val="left" w:pos="1418"/>
        </w:tabs>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(54)Тебе надо помириться с отцом. (55)Обещай мне.</w:t>
      </w:r>
    </w:p>
    <w:p w:rsidR="00AD2E9F" w:rsidRPr="00EF53B3" w:rsidRDefault="00AD2E9F" w:rsidP="00E50663">
      <w:pPr>
        <w:pStyle w:val="Style3"/>
        <w:widowControl/>
        <w:tabs>
          <w:tab w:val="left" w:pos="0"/>
          <w:tab w:val="left" w:pos="1418"/>
        </w:tabs>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(56)Я буду отвечать на его вопросы... (57)Пока не вырасту.</w:t>
      </w:r>
    </w:p>
    <w:p w:rsidR="00AD2E9F" w:rsidRPr="00EF53B3" w:rsidRDefault="00AD2E9F" w:rsidP="00E50663">
      <w:pPr>
        <w:pStyle w:val="Style3"/>
        <w:widowControl/>
        <w:tabs>
          <w:tab w:val="left" w:pos="0"/>
          <w:tab w:val="left" w:pos="1418"/>
        </w:tabs>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(58)А что ты будешь делать, когда вырастешь?</w:t>
      </w:r>
    </w:p>
    <w:p w:rsidR="00AD2E9F" w:rsidRPr="00EF53B3" w:rsidRDefault="00AD2E9F" w:rsidP="00E50663">
      <w:pPr>
        <w:pStyle w:val="Style3"/>
        <w:widowControl/>
        <w:tabs>
          <w:tab w:val="left" w:pos="0"/>
          <w:tab w:val="left" w:pos="1418"/>
        </w:tabs>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(59)Я буду защищать собак.</w:t>
      </w:r>
    </w:p>
    <w:p w:rsidR="00AD2E9F" w:rsidRPr="00EF53B3" w:rsidRDefault="00AD2E9F" w:rsidP="00E50663">
      <w:pPr>
        <w:pStyle w:val="Style3"/>
        <w:widowControl/>
        <w:tabs>
          <w:tab w:val="left" w:pos="0"/>
        </w:tabs>
        <w:ind w:firstLine="284"/>
        <w:jc w:val="righ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(По Ю. Яковлеву)*</w:t>
      </w:r>
    </w:p>
    <w:p w:rsidR="00AD2E9F" w:rsidRPr="00EF53B3" w:rsidRDefault="00AD2E9F" w:rsidP="00E50663">
      <w:pPr>
        <w:pStyle w:val="Style3"/>
        <w:widowControl/>
        <w:tabs>
          <w:tab w:val="left" w:pos="0"/>
          <w:tab w:val="left" w:pos="1418"/>
        </w:tabs>
        <w:ind w:firstLine="284"/>
        <w:jc w:val="left"/>
        <w:rPr>
          <w:rFonts w:ascii="Times New Roman" w:hAnsi="Times New Roman" w:cs="Times New Roman"/>
          <w:b/>
          <w:bCs/>
        </w:rPr>
      </w:pPr>
    </w:p>
    <w:p w:rsidR="00AD2E9F" w:rsidRPr="0007670D" w:rsidRDefault="00AD2E9F" w:rsidP="00E50663">
      <w:pPr>
        <w:pStyle w:val="Style3"/>
        <w:widowControl/>
        <w:tabs>
          <w:tab w:val="left" w:pos="0"/>
          <w:tab w:val="left" w:pos="1418"/>
        </w:tabs>
        <w:ind w:firstLine="284"/>
        <w:jc w:val="left"/>
        <w:rPr>
          <w:rStyle w:val="FontStyle142"/>
          <w:rFonts w:ascii="Times New Roman" w:hAnsi="Times New Roman" w:cs="Times New Roman"/>
          <w:b/>
          <w:bCs/>
          <w:sz w:val="24"/>
          <w:szCs w:val="24"/>
        </w:rPr>
      </w:pPr>
      <w:r w:rsidRPr="0007670D">
        <w:rPr>
          <w:rFonts w:ascii="Times New Roman" w:hAnsi="Times New Roman" w:cs="Times New Roman"/>
          <w:b/>
          <w:bCs/>
        </w:rPr>
        <w:t>15.2.</w:t>
      </w:r>
      <w:r w:rsidRPr="0007670D">
        <w:rPr>
          <w:rFonts w:ascii="Times New Roman" w:hAnsi="Times New Roman" w:cs="Times New Roman"/>
        </w:rPr>
        <w:t xml:space="preserve"> Напишите сочинение-рассуждение. Объясните, как Вы понимаете смысл финала текста: </w:t>
      </w:r>
      <w:r w:rsidRPr="0007670D">
        <w:rPr>
          <w:rFonts w:ascii="Times New Roman" w:hAnsi="Times New Roman" w:cs="Times New Roman"/>
          <w:b/>
          <w:bCs/>
        </w:rPr>
        <w:t>«</w:t>
      </w:r>
      <w:r w:rsidRPr="0007670D">
        <w:rPr>
          <w:rStyle w:val="FontStyle142"/>
          <w:rFonts w:ascii="Times New Roman" w:hAnsi="Times New Roman" w:cs="Times New Roman"/>
          <w:sz w:val="24"/>
          <w:szCs w:val="24"/>
        </w:rPr>
        <w:t>– А что ты будешь делать, когда вырастешь? – Я буду защищать собак».</w:t>
      </w:r>
    </w:p>
    <w:p w:rsidR="00AD2E9F" w:rsidRPr="0007670D" w:rsidRDefault="00AD2E9F" w:rsidP="00E50663">
      <w:pPr>
        <w:pStyle w:val="Style13"/>
        <w:widowControl/>
        <w:spacing w:line="240" w:lineRule="auto"/>
        <w:ind w:firstLine="284"/>
        <w:jc w:val="left"/>
        <w:rPr>
          <w:rStyle w:val="FontStyle111"/>
          <w:rFonts w:ascii="Times New Roman" w:hAnsi="Times New Roman" w:cs="Times New Roman"/>
          <w:i w:val="0"/>
          <w:iCs w:val="0"/>
          <w:sz w:val="24"/>
          <w:szCs w:val="24"/>
        </w:rPr>
      </w:pPr>
      <w:r w:rsidRPr="0007670D">
        <w:rPr>
          <w:rStyle w:val="FontStyle111"/>
          <w:rFonts w:ascii="Times New Roman" w:hAnsi="Times New Roman" w:cs="Times New Roman"/>
          <w:sz w:val="24"/>
          <w:szCs w:val="24"/>
        </w:rPr>
        <w:t xml:space="preserve">Приведите в сочинении два аргумента из прочитанного текста, подтверждающие Ваши рассуждения. </w:t>
      </w:r>
    </w:p>
    <w:p w:rsidR="00AD2E9F" w:rsidRPr="0007670D" w:rsidRDefault="00AD2E9F" w:rsidP="00E50663">
      <w:pPr>
        <w:pStyle w:val="Style10"/>
        <w:widowControl/>
        <w:spacing w:line="240" w:lineRule="auto"/>
        <w:ind w:firstLine="284"/>
        <w:rPr>
          <w:rStyle w:val="FontStyle142"/>
          <w:rFonts w:ascii="Times New Roman" w:hAnsi="Times New Roman" w:cs="Times New Roman"/>
          <w:sz w:val="24"/>
          <w:szCs w:val="24"/>
        </w:rPr>
      </w:pPr>
      <w:r w:rsidRPr="0007670D">
        <w:rPr>
          <w:rStyle w:val="FontStyle142"/>
          <w:rFonts w:ascii="Times New Roman" w:hAnsi="Times New Roman" w:cs="Times New Roman"/>
          <w:sz w:val="24"/>
          <w:szCs w:val="24"/>
        </w:rPr>
        <w:t>Приводя примеры, указывайте номера нужных предложений или применяйте цитирование.</w:t>
      </w:r>
    </w:p>
    <w:p w:rsidR="00AD2E9F" w:rsidRPr="0007670D" w:rsidRDefault="00AD2E9F" w:rsidP="00E50663">
      <w:pPr>
        <w:rPr>
          <w:rFonts w:ascii="Times New Roman" w:hAnsi="Times New Roman" w:cs="Times New Roman"/>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color w:val="984806"/>
          <w:sz w:val="28"/>
          <w:szCs w:val="28"/>
        </w:rPr>
      </w:pPr>
    </w:p>
    <w:p w:rsidR="00AD2E9F" w:rsidRPr="007A6DCD" w:rsidRDefault="00AD2E9F" w:rsidP="00E50663">
      <w:pPr>
        <w:rPr>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15.2.</w:t>
      </w:r>
      <w:r w:rsidRPr="007A6DCD">
        <w:rPr>
          <w:rFonts w:ascii="Times New Roman" w:hAnsi="Times New Roman" w:cs="Times New Roman"/>
          <w:color w:val="984806"/>
          <w:sz w:val="28"/>
          <w:szCs w:val="28"/>
        </w:rPr>
        <w:t xml:space="preserve"> </w:t>
      </w:r>
      <w:r w:rsidRPr="007A6DCD">
        <w:rPr>
          <w:rFonts w:ascii="Times New Roman" w:hAnsi="Times New Roman" w:cs="Times New Roman"/>
          <w:b/>
          <w:bCs/>
          <w:color w:val="984806"/>
          <w:sz w:val="28"/>
          <w:szCs w:val="28"/>
        </w:rPr>
        <w:t xml:space="preserve">Сочинение. </w:t>
      </w:r>
    </w:p>
    <w:p w:rsidR="00AD2E9F" w:rsidRPr="00EF53B3" w:rsidRDefault="00AD2E9F" w:rsidP="00E50663">
      <w:pPr>
        <w:pStyle w:val="Style3"/>
        <w:widowControl/>
        <w:tabs>
          <w:tab w:val="left" w:pos="0"/>
          <w:tab w:val="left" w:pos="1418"/>
        </w:tabs>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  А что ты будешь делать, когда вырастешь?</w:t>
      </w:r>
    </w:p>
    <w:p w:rsidR="00AD2E9F" w:rsidRPr="00EF53B3" w:rsidRDefault="00AD2E9F" w:rsidP="00E50663">
      <w:pPr>
        <w:pStyle w:val="Style3"/>
        <w:widowControl/>
        <w:tabs>
          <w:tab w:val="left" w:pos="0"/>
          <w:tab w:val="left" w:pos="1418"/>
        </w:tabs>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Я буду защищать собак», - так заканчивает текст выдающийся писатель и сценарист Ю. Яковлев. Я считаю, что таким финалом он хотел подчеркнуть необходимость милосердия в нашей жизни. Приведу примеры-аргументы. </w:t>
      </w:r>
    </w:p>
    <w:p w:rsidR="00AD2E9F" w:rsidRPr="00EF53B3" w:rsidRDefault="00AD2E9F" w:rsidP="00E50663">
      <w:pPr>
        <w:pStyle w:val="Style3"/>
        <w:widowControl/>
        <w:tabs>
          <w:tab w:val="left" w:pos="0"/>
          <w:tab w:val="left" w:pos="1418"/>
        </w:tabs>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 тексте Яковлева главный герой, Таборка, попал в кабинет директора. Из их диалога мы узнаём, что мальчик привёл в школу собаку, попал в милицию, но позднее всё же лишился лучшего друга. Все его поступки раскрывают душевную теплоту героя, его человечность. Таборка не смог оставить в беде брошенное живое существо. Он считал, что «от собаки одна радость», и именно это отличала его от других героев текста. </w:t>
      </w:r>
    </w:p>
    <w:p w:rsidR="00AD2E9F" w:rsidRPr="00EF53B3" w:rsidRDefault="00AD2E9F" w:rsidP="00E50663">
      <w:pPr>
        <w:pStyle w:val="Style3"/>
        <w:widowControl/>
        <w:tabs>
          <w:tab w:val="left" w:pos="0"/>
          <w:tab w:val="left" w:pos="1418"/>
        </w:tabs>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Все они – такие же люди, как и мы. Но эти персонажи совсем перестали понимать то, что собака – живая душа, требующая заботы и ласки.  Мама мальчика считала, что «от собаки одна только грязь», а прежние хозяева животного вообще «бросили» его. К сожалению героя, его отец оказался не лучше Но Таборка не хотел мириться с данным положением и поддаваться жестокости, погружаясь всё глубже во тьму и переставая различать живую душу и бесчувственный предмет. Несмотря на то, что ещё не скоро он сможет быть самостоятельным человеком, герой текста твёрдо решил не терять своего сострадания ко всему живому. </w:t>
      </w:r>
    </w:p>
    <w:p w:rsidR="00AD2E9F" w:rsidRPr="00EF53B3" w:rsidRDefault="00AD2E9F" w:rsidP="00E50663">
      <w:pPr>
        <w:pStyle w:val="Style3"/>
        <w:widowControl/>
        <w:tabs>
          <w:tab w:val="left" w:pos="0"/>
          <w:tab w:val="left" w:pos="1418"/>
        </w:tabs>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Таким образом, мы убедились в том, что милосердие необходимо в нашей жизни. Это понятие неразделимо связано с решительностью. Ведь главный герой отстаивал свою точку зрения, хотя понимал, что ему придётся «отвечать на его вопросы» (предложение 56) ещё долгое время, «пока не вырастет». (238 слов). </w:t>
      </w:r>
    </w:p>
    <w:p w:rsidR="00AD2E9F" w:rsidRPr="00EF53B3" w:rsidRDefault="00AD2E9F" w:rsidP="00E50663">
      <w:pPr>
        <w:pStyle w:val="Style3"/>
        <w:widowControl/>
        <w:tabs>
          <w:tab w:val="left" w:pos="0"/>
          <w:tab w:val="left" w:pos="1418"/>
        </w:tabs>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Кракулева Маргарита.  </w:t>
      </w:r>
    </w:p>
    <w:p w:rsidR="00AD2E9F" w:rsidRPr="00EF53B3" w:rsidRDefault="00AD2E9F" w:rsidP="00E50663">
      <w:pPr>
        <w:rPr>
          <w:rFonts w:ascii="Times New Roman" w:hAnsi="Times New Roman" w:cs="Times New Roman"/>
          <w:sz w:val="24"/>
          <w:szCs w:val="24"/>
        </w:rPr>
      </w:pPr>
    </w:p>
    <w:p w:rsidR="00AD2E9F" w:rsidRPr="0007670D" w:rsidRDefault="00AD2E9F" w:rsidP="00E50663">
      <w:pPr>
        <w:pStyle w:val="Style56"/>
        <w:widowControl/>
        <w:tabs>
          <w:tab w:val="left" w:pos="0"/>
        </w:tabs>
        <w:spacing w:line="240" w:lineRule="auto"/>
        <w:ind w:firstLine="426"/>
        <w:jc w:val="left"/>
        <w:rPr>
          <w:rStyle w:val="FontStyle142"/>
          <w:rFonts w:ascii="Times New Roman" w:hAnsi="Times New Roman" w:cs="Times New Roman"/>
          <w:b/>
          <w:bCs/>
          <w:color w:val="984806"/>
          <w:sz w:val="24"/>
          <w:szCs w:val="24"/>
        </w:rPr>
      </w:pPr>
      <w:r w:rsidRPr="0007670D">
        <w:rPr>
          <w:rStyle w:val="FontStyle142"/>
          <w:rFonts w:ascii="Times New Roman" w:hAnsi="Times New Roman" w:cs="Times New Roman"/>
          <w:b/>
          <w:bCs/>
          <w:color w:val="984806"/>
          <w:sz w:val="24"/>
          <w:szCs w:val="24"/>
        </w:rPr>
        <w:t xml:space="preserve">17 вариант. </w:t>
      </w:r>
    </w:p>
    <w:p w:rsidR="00AD2E9F" w:rsidRPr="00EF53B3" w:rsidRDefault="00AD2E9F" w:rsidP="00E50663">
      <w:pPr>
        <w:pStyle w:val="Style56"/>
        <w:widowControl/>
        <w:tabs>
          <w:tab w:val="left" w:pos="0"/>
        </w:tabs>
        <w:spacing w:line="240" w:lineRule="auto"/>
        <w:ind w:firstLine="426"/>
        <w:jc w:val="left"/>
        <w:rPr>
          <w:rStyle w:val="FontStyle142"/>
          <w:rFonts w:ascii="Times New Roman" w:hAnsi="Times New Roman" w:cs="Times New Roman"/>
          <w:sz w:val="24"/>
          <w:szCs w:val="24"/>
        </w:rPr>
      </w:pPr>
    </w:p>
    <w:p w:rsidR="00AD2E9F" w:rsidRPr="00EF53B3" w:rsidRDefault="00AD2E9F" w:rsidP="00E50663">
      <w:pPr>
        <w:pStyle w:val="Style56"/>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(1)Старенький двухэтажный дом с облупленной штукатуркой стоял на краю города. (2)Над дверью висела синяя с белыми буквами вывеска: «Городской дом ребёнка». (3)Валентин, а за ним и Коля вошли в одну из комнат, где сидела женщина-начальница.</w:t>
      </w:r>
    </w:p>
    <w:p w:rsidR="00AD2E9F" w:rsidRPr="00EF53B3" w:rsidRDefault="00AD2E9F" w:rsidP="00E50663">
      <w:pPr>
        <w:pStyle w:val="Style27"/>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(4)Николай примостился на стуле возле стенки, и, пока Валентин объяснял цель их визита, мальчик огляделся. (5)Комната, в которой вдоль стен стояли шкафы с неплохими игрушками, сразу видно, иностранного производства, и на стенах висели разноцветные календари и плакаты, была просторной и светлой. (6)3а спиной у детской начальницы негромко гудел финский холодильник, а на окнах колыхались розовые занавески из красивой ткани.</w:t>
      </w:r>
    </w:p>
    <w:p w:rsidR="00AD2E9F" w:rsidRPr="00EF53B3" w:rsidRDefault="00AD2E9F" w:rsidP="00E50663">
      <w:pPr>
        <w:pStyle w:val="Style27"/>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(7)Вы знаете, – заговорила начальница, – мы у себя документы не храним, всё передаётся дальше, в детский дом, в интернат. (8)У тебя что сохранилось, – спросила, обращаясь к Коле, – метрика*, это ясно, а ещё что?</w:t>
      </w:r>
    </w:p>
    <w:p w:rsidR="00AD2E9F" w:rsidRPr="00EF53B3" w:rsidRDefault="00AD2E9F" w:rsidP="00E50663">
      <w:pPr>
        <w:pStyle w:val="Style27"/>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(9)Ничего, – сказал он в смятении.</w:t>
      </w:r>
    </w:p>
    <w:p w:rsidR="00AD2E9F" w:rsidRPr="00EF53B3" w:rsidRDefault="00AD2E9F" w:rsidP="00E50663">
      <w:pPr>
        <w:pStyle w:val="Style27"/>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(10)А ты очень хочешь найти маму?</w:t>
      </w:r>
    </w:p>
    <w:p w:rsidR="00AD2E9F" w:rsidRPr="00EF53B3" w:rsidRDefault="00AD2E9F" w:rsidP="00E50663">
      <w:pPr>
        <w:pStyle w:val="Style56"/>
        <w:widowControl/>
        <w:tabs>
          <w:tab w:val="left" w:pos="0"/>
          <w:tab w:val="left" w:pos="691"/>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(11)Он вздрогнул и оторопел от глупого вопроса, смутился, мотнул головой, потом проговорил:</w:t>
      </w:r>
    </w:p>
    <w:p w:rsidR="00AD2E9F" w:rsidRPr="00EF53B3" w:rsidRDefault="00AD2E9F" w:rsidP="00E50663">
      <w:pPr>
        <w:pStyle w:val="Style27"/>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(12)Не очень...</w:t>
      </w:r>
    </w:p>
    <w:p w:rsidR="00AD2E9F" w:rsidRPr="00EF53B3" w:rsidRDefault="00AD2E9F" w:rsidP="00E50663">
      <w:pPr>
        <w:pStyle w:val="Style27"/>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(13)Ну и умница! – воскликнула начальница и внушительно произнесла, разделяя слова: – (14)Как! (15)Педагог! (16)Я утверждаю! (17)Что! (18)Лучше! (19)Не искать! – (20)И вдруг добавила каким-то неожиданно человеческим тоном: – (21)А то разочаруешься. (22)Станешь ещё более... одинок. (23)Но вы, конечно, заезжайте недельки через три-четыре, я запрошу наш департамент, потом заявка уйдёт в архив, знаете, всё теперь не так просто...</w:t>
      </w:r>
    </w:p>
    <w:p w:rsidR="00AD2E9F" w:rsidRPr="00EF53B3" w:rsidRDefault="00AD2E9F" w:rsidP="00E50663">
      <w:pPr>
        <w:pStyle w:val="Style27"/>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(24)Николай, ступай в машину, – улыбаясь, мягко попросил Валентин, и парень, вежливо попрощавшись, вышел в коридор.</w:t>
      </w:r>
    </w:p>
    <w:p w:rsidR="00AD2E9F" w:rsidRPr="00EF53B3" w:rsidRDefault="00AD2E9F" w:rsidP="00E50663">
      <w:pPr>
        <w:pStyle w:val="Style27"/>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(25)Он постоял в коридоре и уже хотел уходить, но вдруг пошёл не к выходу, а вдоль по коридору, застланному красной дорожкой. (26)Детский писк становился внятнее, отчётливее, и Коля открыл белую дверь: в большой и светлой комнате вдоль стен стояли рядами деревянные кроватки, а в них лежали младенцы. (27)Взрослых нигде не было видно. (28)Николай двинулся между рядами, разглядывая лица совсем маленьких людей, глядевших на него кто с удивлением, кто с безразличием, как вдруг за спиной услышал чей-то голос:</w:t>
      </w:r>
    </w:p>
    <w:p w:rsidR="00AD2E9F" w:rsidRPr="00EF53B3" w:rsidRDefault="00AD2E9F" w:rsidP="00E50663">
      <w:pPr>
        <w:pStyle w:val="Style27"/>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(29)Вы как тут оказались?!</w:t>
      </w:r>
    </w:p>
    <w:p w:rsidR="00AD2E9F" w:rsidRPr="00EF53B3" w:rsidRDefault="00AD2E9F" w:rsidP="00E50663">
      <w:pPr>
        <w:pStyle w:val="Style56"/>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(30)Он обернулся. Перед ним стояла женщина – медсестра, наверное.</w:t>
      </w:r>
    </w:p>
    <w:p w:rsidR="00AD2E9F" w:rsidRPr="00EF53B3" w:rsidRDefault="00AD2E9F" w:rsidP="00E50663">
      <w:pPr>
        <w:pStyle w:val="Style56"/>
        <w:widowControl/>
        <w:tabs>
          <w:tab w:val="left" w:pos="0"/>
          <w:tab w:val="left" w:pos="684"/>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(31)А Николая била в висок ужасная мысль. (32)Он знал, был уверен, но ему требовалось подтверждение, и он спросил:</w:t>
      </w:r>
    </w:p>
    <w:p w:rsidR="00AD2E9F" w:rsidRPr="00EF53B3" w:rsidRDefault="00AD2E9F" w:rsidP="00E50663">
      <w:pPr>
        <w:pStyle w:val="Style48"/>
        <w:widowControl/>
        <w:tabs>
          <w:tab w:val="left" w:pos="0"/>
          <w:tab w:val="left" w:pos="648"/>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(33)Их бросили? </w:t>
      </w:r>
    </w:p>
    <w:p w:rsidR="00AD2E9F" w:rsidRPr="00EF53B3" w:rsidRDefault="00AD2E9F" w:rsidP="00E50663">
      <w:pPr>
        <w:pStyle w:val="Style48"/>
        <w:widowControl/>
        <w:tabs>
          <w:tab w:val="left" w:pos="0"/>
          <w:tab w:val="left" w:pos="648"/>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(34)Тётка усмехнулась:</w:t>
      </w:r>
    </w:p>
    <w:p w:rsidR="00AD2E9F" w:rsidRPr="00EF53B3" w:rsidRDefault="00AD2E9F" w:rsidP="00E50663">
      <w:pPr>
        <w:pStyle w:val="Style27"/>
        <w:widowControl/>
        <w:tabs>
          <w:tab w:val="left" w:pos="0"/>
          <w:tab w:val="left" w:pos="648"/>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(35)Ничего страшного. (36)Вырастим. (37)Выходим. (38)Выкормим.</w:t>
      </w:r>
    </w:p>
    <w:p w:rsidR="00AD2E9F" w:rsidRPr="00EF53B3" w:rsidRDefault="00AD2E9F" w:rsidP="00E50663">
      <w:pPr>
        <w:pStyle w:val="Style27"/>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(39)А вы чего-то хорошо живёте! – вдруг сказал Николай. – (40) Холодильники-морозильники, игрушки.</w:t>
      </w:r>
    </w:p>
    <w:p w:rsidR="00AD2E9F" w:rsidRPr="00EF53B3" w:rsidRDefault="00AD2E9F" w:rsidP="00E50663">
      <w:pPr>
        <w:pStyle w:val="Style30"/>
        <w:widowControl/>
        <w:tabs>
          <w:tab w:val="left" w:pos="0"/>
        </w:tabs>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(41)Как же, – ответила она, – к нам всякие американцы пачками едут, детишек усыновляют. (42)Наши-то беленькие, крепенькие, правда, больных много</w:t>
      </w:r>
      <w:r w:rsidRPr="00EF53B3">
        <w:rPr>
          <w:rStyle w:val="FontStyle144"/>
          <w:rFonts w:ascii="Times New Roman" w:hAnsi="Times New Roman" w:cs="Times New Roman"/>
          <w:sz w:val="24"/>
          <w:szCs w:val="24"/>
        </w:rPr>
        <w:t xml:space="preserve">, </w:t>
      </w:r>
      <w:r w:rsidRPr="00EF53B3">
        <w:rPr>
          <w:rStyle w:val="FontStyle142"/>
          <w:rFonts w:ascii="Times New Roman" w:hAnsi="Times New Roman" w:cs="Times New Roman"/>
          <w:sz w:val="24"/>
          <w:szCs w:val="24"/>
        </w:rPr>
        <w:t>да разве это для американок-то беда? (43)У них вон всё есть, всякие лекарства. (44)Вот наших и берут. (45)И подарочки везут, а как же, чего тут плохого? (46)И деткам хорошо, и дому, где выросли. (По А. Лиханову)</w:t>
      </w:r>
      <w:r w:rsidRPr="00EF53B3">
        <w:rPr>
          <w:rStyle w:val="FontStyle111"/>
          <w:rFonts w:ascii="Times New Roman" w:hAnsi="Times New Roman" w:cs="Times New Roman"/>
          <w:spacing w:val="10"/>
        </w:rPr>
        <w:t xml:space="preserve"> *</w:t>
      </w:r>
      <w:r w:rsidRPr="00EF53B3">
        <w:rPr>
          <w:rStyle w:val="FontStyle142"/>
          <w:rFonts w:ascii="Times New Roman" w:hAnsi="Times New Roman" w:cs="Times New Roman"/>
          <w:sz w:val="24"/>
          <w:szCs w:val="24"/>
        </w:rPr>
        <w:t xml:space="preserve"> </w:t>
      </w:r>
    </w:p>
    <w:p w:rsidR="00AD2E9F" w:rsidRPr="00EF53B3" w:rsidRDefault="00AD2E9F" w:rsidP="00E50663">
      <w:pPr>
        <w:spacing w:after="0" w:line="240" w:lineRule="auto"/>
        <w:ind w:firstLine="426"/>
        <w:rPr>
          <w:rFonts w:ascii="Times New Roman" w:hAnsi="Times New Roman" w:cs="Times New Roman"/>
          <w:i/>
          <w:iCs/>
          <w:sz w:val="24"/>
          <w:szCs w:val="24"/>
        </w:rPr>
      </w:pPr>
      <w:r w:rsidRPr="00EF53B3">
        <w:rPr>
          <w:rFonts w:ascii="Times New Roman" w:hAnsi="Times New Roman" w:cs="Times New Roman"/>
          <w:sz w:val="24"/>
          <w:szCs w:val="24"/>
        </w:rPr>
        <w:t>*</w:t>
      </w:r>
      <w:r w:rsidRPr="00EF53B3">
        <w:rPr>
          <w:rFonts w:ascii="Times New Roman" w:hAnsi="Times New Roman" w:cs="Times New Roman"/>
          <w:b/>
          <w:bCs/>
          <w:i/>
          <w:iCs/>
          <w:sz w:val="24"/>
          <w:szCs w:val="24"/>
        </w:rPr>
        <w:t>Лиханов Альберт Анатольевич</w:t>
      </w:r>
      <w:r w:rsidRPr="00EF53B3">
        <w:rPr>
          <w:rFonts w:ascii="Times New Roman" w:hAnsi="Times New Roman" w:cs="Times New Roman"/>
          <w:sz w:val="24"/>
          <w:szCs w:val="24"/>
        </w:rPr>
        <w:t xml:space="preserve"> </w:t>
      </w:r>
      <w:r w:rsidRPr="00EF53B3">
        <w:rPr>
          <w:rFonts w:ascii="Times New Roman" w:hAnsi="Times New Roman" w:cs="Times New Roman"/>
          <w:i/>
          <w:iCs/>
          <w:sz w:val="24"/>
          <w:szCs w:val="24"/>
        </w:rPr>
        <w:t>(род. в 1935 г.) – писатель, журналист. Особое внимание в своих произведениях писатель уделяет роли семьи и школы в воспитании ребёнка, в формировании его характера.</w:t>
      </w:r>
    </w:p>
    <w:p w:rsidR="00AD2E9F" w:rsidRPr="00EF53B3" w:rsidRDefault="00AD2E9F" w:rsidP="00E50663">
      <w:pPr>
        <w:pStyle w:val="Style27"/>
        <w:widowControl/>
        <w:tabs>
          <w:tab w:val="left" w:pos="0"/>
        </w:tabs>
        <w:spacing w:line="240" w:lineRule="auto"/>
        <w:ind w:firstLine="284"/>
        <w:jc w:val="left"/>
        <w:rPr>
          <w:rFonts w:ascii="Times New Roman" w:hAnsi="Times New Roman" w:cs="Times New Roman"/>
          <w:b/>
          <w:bCs/>
        </w:rPr>
      </w:pPr>
    </w:p>
    <w:p w:rsidR="00AD2E9F" w:rsidRPr="00EF53B3" w:rsidRDefault="00AD2E9F" w:rsidP="00E50663">
      <w:pPr>
        <w:pStyle w:val="Style27"/>
        <w:widowControl/>
        <w:tabs>
          <w:tab w:val="left" w:pos="0"/>
        </w:tabs>
        <w:spacing w:line="240" w:lineRule="auto"/>
        <w:ind w:firstLine="284"/>
        <w:jc w:val="left"/>
        <w:rPr>
          <w:rStyle w:val="FontStyle142"/>
          <w:rFonts w:ascii="Times New Roman" w:hAnsi="Times New Roman" w:cs="Times New Roman"/>
          <w:b/>
          <w:bCs/>
          <w:sz w:val="24"/>
          <w:szCs w:val="24"/>
        </w:rPr>
      </w:pPr>
      <w:r w:rsidRPr="00EF53B3">
        <w:rPr>
          <w:rFonts w:ascii="Times New Roman" w:hAnsi="Times New Roman" w:cs="Times New Roman"/>
          <w:b/>
          <w:bCs/>
        </w:rPr>
        <w:t>15.2.</w:t>
      </w:r>
      <w:r w:rsidRPr="00EF53B3">
        <w:rPr>
          <w:rFonts w:ascii="Times New Roman" w:hAnsi="Times New Roman" w:cs="Times New Roman"/>
        </w:rPr>
        <w:t xml:space="preserve"> Напишите сочинение-рассуждение. Объясните, как Вы понимаете смысл фрагмента текста: </w:t>
      </w:r>
      <w:r w:rsidRPr="00EF53B3">
        <w:rPr>
          <w:rStyle w:val="FontStyle142"/>
          <w:rFonts w:ascii="Times New Roman" w:hAnsi="Times New Roman" w:cs="Times New Roman"/>
          <w:sz w:val="24"/>
          <w:szCs w:val="24"/>
        </w:rPr>
        <w:t>«Как! Педагог! Я утверждаю! Что! Лучше! Не искать! – И вдруг добавила каким-то неожиданно человеческим тоном: – А то разочаруешься. Станешь ещё более... одинок».</w:t>
      </w:r>
    </w:p>
    <w:p w:rsidR="00AD2E9F" w:rsidRPr="00EF53B3" w:rsidRDefault="00AD2E9F" w:rsidP="00E50663">
      <w:pPr>
        <w:pStyle w:val="Style13"/>
        <w:widowControl/>
        <w:spacing w:line="240" w:lineRule="auto"/>
        <w:ind w:firstLine="284"/>
        <w:jc w:val="left"/>
        <w:rPr>
          <w:rStyle w:val="FontStyle111"/>
          <w:rFonts w:ascii="Times New Roman" w:hAnsi="Times New Roman" w:cs="Times New Roman"/>
          <w:i w:val="0"/>
          <w:iCs w:val="0"/>
        </w:rPr>
      </w:pPr>
      <w:r w:rsidRPr="00EF53B3">
        <w:rPr>
          <w:rStyle w:val="FontStyle111"/>
          <w:rFonts w:ascii="Times New Roman" w:hAnsi="Times New Roman" w:cs="Times New Roman"/>
        </w:rPr>
        <w:t xml:space="preserve">Приведите в сочинении два аргумента из прочитанного текста, подтверждающие Ваши рассуждения. </w:t>
      </w:r>
    </w:p>
    <w:p w:rsidR="00AD2E9F" w:rsidRPr="00EF53B3" w:rsidRDefault="00AD2E9F" w:rsidP="00E50663">
      <w:pPr>
        <w:pStyle w:val="Style27"/>
        <w:widowControl/>
        <w:tabs>
          <w:tab w:val="left" w:pos="0"/>
        </w:tabs>
        <w:spacing w:line="240" w:lineRule="auto"/>
        <w:ind w:firstLine="284"/>
        <w:jc w:val="left"/>
        <w:rPr>
          <w:rStyle w:val="FontStyle142"/>
          <w:rFonts w:ascii="Times New Roman" w:hAnsi="Times New Roman" w:cs="Times New Roman"/>
          <w:b/>
          <w:bCs/>
          <w:sz w:val="24"/>
          <w:szCs w:val="24"/>
        </w:rPr>
      </w:pPr>
    </w:p>
    <w:p w:rsidR="00AD2E9F" w:rsidRPr="00EF53B3" w:rsidRDefault="00AD2E9F" w:rsidP="00E50663">
      <w:pPr>
        <w:pStyle w:val="Style10"/>
        <w:widowControl/>
        <w:spacing w:line="240" w:lineRule="auto"/>
        <w:ind w:firstLine="284"/>
        <w:rPr>
          <w:rStyle w:val="FontStyle111"/>
          <w:rFonts w:ascii="Times New Roman" w:hAnsi="Times New Roman" w:cs="Times New Roman"/>
          <w:i w:val="0"/>
          <w:iCs w:val="0"/>
        </w:rPr>
      </w:pPr>
      <w:r w:rsidRPr="00EF53B3">
        <w:rPr>
          <w:rStyle w:val="FontStyle111"/>
          <w:rFonts w:ascii="Times New Roman" w:hAnsi="Times New Roman" w:cs="Times New Roman"/>
        </w:rPr>
        <w:t xml:space="preserve">15.3. Как Вы понимаете значение слова СОСТРАДАНИЕ? Сформулируйте и прокомментируйте данное Вами определение. </w:t>
      </w:r>
      <w:r w:rsidRPr="00EF53B3">
        <w:rPr>
          <w:rStyle w:val="FontStyle142"/>
          <w:rFonts w:ascii="Times New Roman" w:hAnsi="Times New Roman" w:cs="Times New Roman"/>
          <w:sz w:val="24"/>
          <w:szCs w:val="24"/>
        </w:rPr>
        <w:t xml:space="preserve">Напишите сочинение-рассуждение на тему: «Что такое сострадание», взяв в качестве тезиса данное Вами определение. </w:t>
      </w:r>
      <w:r w:rsidRPr="00EF53B3">
        <w:rPr>
          <w:rStyle w:val="FontStyle111"/>
          <w:rFonts w:ascii="Times New Roman" w:hAnsi="Times New Roman" w:cs="Times New Roman"/>
        </w:rPr>
        <w:t xml:space="preserve">Аргументируя свой тезис, приведите 2 (два) примера – аргумента, подтверждающих Ваши рассуждения: один пример – аргумент приведите из прочитанного текста, а второй – из Вашего жизненного опыта. </w:t>
      </w:r>
    </w:p>
    <w:p w:rsidR="00AD2E9F" w:rsidRPr="00EF53B3" w:rsidRDefault="00AD2E9F" w:rsidP="00E50663">
      <w:pPr>
        <w:rPr>
          <w:rFonts w:ascii="Times New Roman" w:hAnsi="Times New Roman" w:cs="Times New Roman"/>
          <w:b/>
          <w:bCs/>
          <w:sz w:val="24"/>
          <w:szCs w:val="24"/>
        </w:rPr>
      </w:pPr>
    </w:p>
    <w:p w:rsidR="00AD2E9F" w:rsidRPr="007A6DCD" w:rsidRDefault="00AD2E9F" w:rsidP="00E50663">
      <w:pPr>
        <w:pStyle w:val="Style27"/>
        <w:widowControl/>
        <w:tabs>
          <w:tab w:val="left" w:pos="0"/>
        </w:tabs>
        <w:spacing w:line="240" w:lineRule="auto"/>
        <w:ind w:firstLine="284"/>
        <w:jc w:val="left"/>
        <w:rPr>
          <w:rStyle w:val="FontStyle142"/>
          <w:rFonts w:ascii="Times New Roman" w:hAnsi="Times New Roman" w:cs="Times New Roman"/>
          <w:b/>
          <w:bCs/>
          <w:color w:val="984806"/>
          <w:sz w:val="28"/>
          <w:szCs w:val="28"/>
        </w:rPr>
      </w:pPr>
      <w:r w:rsidRPr="007A6DCD">
        <w:rPr>
          <w:rFonts w:ascii="Times New Roman" w:hAnsi="Times New Roman" w:cs="Times New Roman"/>
          <w:b/>
          <w:bCs/>
          <w:color w:val="984806"/>
          <w:sz w:val="28"/>
          <w:szCs w:val="28"/>
        </w:rPr>
        <w:t xml:space="preserve">15.2. </w:t>
      </w:r>
      <w:r w:rsidRPr="007A6DCD">
        <w:rPr>
          <w:rStyle w:val="FontStyle142"/>
          <w:rFonts w:ascii="Times New Roman" w:hAnsi="Times New Roman" w:cs="Times New Roman"/>
          <w:color w:val="984806"/>
          <w:sz w:val="28"/>
          <w:szCs w:val="28"/>
        </w:rPr>
        <w:t xml:space="preserve">Сочинение. </w:t>
      </w:r>
    </w:p>
    <w:p w:rsidR="00AD2E9F" w:rsidRPr="00EF53B3" w:rsidRDefault="00AD2E9F" w:rsidP="00E50663">
      <w:pPr>
        <w:pStyle w:val="Style27"/>
        <w:widowControl/>
        <w:tabs>
          <w:tab w:val="left" w:pos="0"/>
        </w:tabs>
        <w:spacing w:line="240" w:lineRule="auto"/>
        <w:ind w:firstLine="284"/>
        <w:jc w:val="left"/>
        <w:rPr>
          <w:rStyle w:val="FontStyle142"/>
          <w:rFonts w:ascii="Times New Roman" w:hAnsi="Times New Roman" w:cs="Times New Roman"/>
          <w:b/>
          <w:bCs/>
          <w:sz w:val="24"/>
          <w:szCs w:val="24"/>
        </w:rPr>
      </w:pPr>
    </w:p>
    <w:p w:rsidR="00AD2E9F" w:rsidRPr="00EF53B3" w:rsidRDefault="00AD2E9F" w:rsidP="00E50663">
      <w:pPr>
        <w:pStyle w:val="Style27"/>
        <w:widowControl/>
        <w:tabs>
          <w:tab w:val="left" w:pos="0"/>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«Как! Педагог! Я утверждаю! Что! Лучше! Не искать! – И вдруг добавила каким-то неожиданно человеческим тоном: – А то разочаруешься. Станешь ещё более... одинок», - эти слова произносит героиня текста А. Лиханова -  «начальница» дома ребёнка.  Смысл их заключается в предостережении, в стремлении взрослого человека защитить мальчика с нелёгкой судьбой, когда-то брошенного  матерью, уберечь его  от новых разочарований и ещё более горького одиночества. </w:t>
      </w:r>
    </w:p>
    <w:p w:rsidR="00AD2E9F" w:rsidRPr="00EF53B3" w:rsidRDefault="00AD2E9F" w:rsidP="00E50663">
      <w:pPr>
        <w:pStyle w:val="Style27"/>
        <w:widowControl/>
        <w:tabs>
          <w:tab w:val="left" w:pos="0"/>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Для каждого человека естественно, как дышать, стремление знать того, кто дал тебе жизнь. С этой целью – найти свою маму -  Николай приходит к начальнице дома ребёнка, поэтому вопрос о том, «очень ли он хочет её найти»,  кажется ему «глупым», вызывает оторопь, растерянность, а потому и ответ: «Не очень…» (предложения 11-12).</w:t>
      </w:r>
    </w:p>
    <w:p w:rsidR="00AD2E9F" w:rsidRPr="00EF53B3" w:rsidRDefault="00AD2E9F" w:rsidP="00E50663">
      <w:pPr>
        <w:pStyle w:val="Style27"/>
        <w:widowControl/>
        <w:tabs>
          <w:tab w:val="left" w:pos="0"/>
        </w:tabs>
        <w:spacing w:line="240" w:lineRule="auto"/>
        <w:ind w:firstLine="284"/>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А вот начальница убеждена, что «Лучше! Не искать!». И «неожиданно человеческим тоном» объясняет причины» «… разочаруешься… станешь ещё более одинок».  Доказательством её страшной правоты служит сцена встречи Николая с беззащитными «маленькими людьми», брошенными матерями в этом доме на чужих людей. Увиденное потрясает  подростка («…  била в висок ужасная мысль»…  «Их бросили?» (предложения 31-33). Какими же людьми были матери этих детей, его мать? </w:t>
      </w:r>
    </w:p>
    <w:p w:rsidR="00AD2E9F" w:rsidRPr="00661CB3" w:rsidRDefault="00AD2E9F" w:rsidP="00E50663">
      <w:pPr>
        <w:pStyle w:val="Style27"/>
        <w:widowControl/>
        <w:tabs>
          <w:tab w:val="left" w:pos="0"/>
        </w:tabs>
        <w:spacing w:line="240" w:lineRule="auto"/>
        <w:ind w:firstLine="284"/>
        <w:jc w:val="left"/>
        <w:rPr>
          <w:rFonts w:ascii="Times New Roman" w:hAnsi="Times New Roman" w:cs="Times New Roman"/>
        </w:rPr>
      </w:pPr>
      <w:r w:rsidRPr="00EF53B3">
        <w:rPr>
          <w:rStyle w:val="FontStyle142"/>
          <w:rFonts w:ascii="Times New Roman" w:hAnsi="Times New Roman" w:cs="Times New Roman"/>
          <w:sz w:val="24"/>
          <w:szCs w:val="24"/>
        </w:rPr>
        <w:t xml:space="preserve">      Да, встреча с тем, кто тебя предал, принесёт страшные разочарования, сделает жизнь ещё горше, а чувство одиночества – более острым. Но значит ли это, что нужно отказаться от поисков самого родного для тебя человека</w:t>
      </w:r>
      <w:r w:rsidRPr="00661CB3">
        <w:rPr>
          <w:rFonts w:ascii="Times New Roman" w:hAnsi="Times New Roman" w:cs="Times New Roman"/>
        </w:rPr>
        <w:t>?  Начальница  считает, что не надо искать мать, чтобы не осложнять себе жизнь, не страдать, если мать окажется `неудачной`, но ей неведома духовная тоска мальчика, который тих, несмел, робок, но наделен любящим сердцем, прощающим сердцем.  (Коллективное сочинение. 9 класс)</w:t>
      </w:r>
    </w:p>
    <w:p w:rsidR="00AD2E9F" w:rsidRPr="00EF53B3" w:rsidRDefault="00AD2E9F" w:rsidP="00E50663">
      <w:pPr>
        <w:pStyle w:val="Style10"/>
        <w:widowControl/>
        <w:spacing w:line="240" w:lineRule="auto"/>
        <w:ind w:firstLine="284"/>
        <w:rPr>
          <w:rStyle w:val="FontStyle111"/>
          <w:rFonts w:ascii="Times New Roman" w:hAnsi="Times New Roman" w:cs="Times New Roman"/>
          <w:i w:val="0"/>
          <w:iCs w:val="0"/>
        </w:rPr>
      </w:pP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15.2. Сочинение.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«Как! Педагог! Я утверждаю! Что! Лучше! Не искать! – И вдруг добавила каким-то неожиданно человеческим тоном: – А то разочаруешься. Станешь ещё более... одинок», -эти слова произносит начальница детского дома. В чём заключается их смысл? Я думаю, что она говорит эти слова Николаю, который ищет маму, потому что считает, что так ему будет лучше. Парень хочет узнать, кто его мама, но, возможно, лучше не знать родного человека, который тебя бросил. Может быть, просто лучше жить настоящим, не вспоминая о прошлом и не давая себе повода для долгой печали? Но ведь мальчик думает, что, не зная своего прошлого, своих корней, нельзя стать кем-то, а начальница считает иначе. Я думаю, что она считает желание Коли бесполезным, ведь настоящее уже сделало его таким, какой он есть.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И всё-таки мальчику необходимо было знать, кто он. Ведь пока ему остаётся только чувствовать себя неловко и «жаться у стенки», как в кабинете начальницы.  Он не уверен в себе и от робости и страха отвечает на вопрос о том, «сильно ли он хочет найти маму»: «Не очень». Возможно, его неожиданный ответ получился таким из-за неожиданного и «глупого» вопроса.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Коля искренне хотел найти свою маму, но его желание поколебалось после страшной картины, увиденной в доме малютки. Там стояло множество кроваток, и страшная мысль сразила мальчика не только орально, но и физически («ила в висок»). Какая же должна быть причина, чтобы бросить ребёнка? А вдруг у его мамы причина окажется «неправильной»? Я думаю, что в этот момент мальчику действительно стало страшно.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Таким образом, я считаю, что своим высказыванием начальница пыталась уберечь мальчика от новых разочарований, от горького одиночества, ведь не все мамы бывают «правильными»…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Кракулева Маргарита.  </w:t>
      </w:r>
    </w:p>
    <w:p w:rsidR="00AD2E9F" w:rsidRDefault="00AD2E9F" w:rsidP="00E50663">
      <w:pPr>
        <w:rPr>
          <w:rStyle w:val="FontStyle142"/>
          <w:rFonts w:ascii="Times New Roman" w:hAnsi="Times New Roman" w:cs="Times New Roman"/>
          <w:color w:val="984806"/>
          <w:sz w:val="24"/>
          <w:szCs w:val="24"/>
        </w:rPr>
      </w:pPr>
    </w:p>
    <w:p w:rsidR="00AD2E9F" w:rsidRDefault="00AD2E9F" w:rsidP="00E50663">
      <w:pPr>
        <w:rPr>
          <w:rStyle w:val="FontStyle142"/>
          <w:rFonts w:ascii="Times New Roman" w:hAnsi="Times New Roman" w:cs="Times New Roman"/>
          <w:color w:val="984806"/>
          <w:sz w:val="24"/>
          <w:szCs w:val="24"/>
        </w:rPr>
      </w:pPr>
    </w:p>
    <w:p w:rsidR="00AD2E9F" w:rsidRPr="00C864D6" w:rsidRDefault="00AD2E9F" w:rsidP="00E50663">
      <w:pPr>
        <w:rPr>
          <w:rFonts w:ascii="Times New Roman" w:hAnsi="Times New Roman" w:cs="Times New Roman"/>
          <w:b/>
          <w:bCs/>
          <w:color w:val="984806"/>
          <w:sz w:val="28"/>
          <w:szCs w:val="28"/>
        </w:rPr>
      </w:pPr>
      <w:r w:rsidRPr="00C864D6">
        <w:rPr>
          <w:rStyle w:val="FontStyle142"/>
          <w:rFonts w:ascii="Times New Roman" w:hAnsi="Times New Roman" w:cs="Times New Roman"/>
          <w:color w:val="984806"/>
          <w:sz w:val="28"/>
          <w:szCs w:val="28"/>
        </w:rPr>
        <w:t xml:space="preserve">15.2. </w:t>
      </w:r>
      <w:r w:rsidRPr="00C864D6">
        <w:rPr>
          <w:rFonts w:ascii="Times New Roman" w:hAnsi="Times New Roman" w:cs="Times New Roman"/>
          <w:b/>
          <w:bCs/>
          <w:color w:val="984806"/>
          <w:sz w:val="28"/>
          <w:szCs w:val="28"/>
        </w:rPr>
        <w:t xml:space="preserve">Сочинение.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«Как! Педагог! Я утверждаю! Что! Лучше! Не искать! – И вдруг добавила каким-то неожиданно человеческим тоном: – А то разочаруешься. Станешь ещё более... одинок», - эти слова произносит начальница детского дома. В чём же заключается смысл этой фразы? Эти слова адресованы мальчику Николаю, который приехал в «Городской дом ребёнка», чтобы найти свою маму – человека, который его бросил по непонятным причинам, но всё же самого родного человека в его жизни. Начальница же хотела предостеречь подростка от поисков, ведь это может ещё больше разочаровать мальчика. Приведу примеры из текста А. Лиханова, подтверждающие мои размышления.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Придя  в «Городской дом ребёнка» с целью найти свою маму, Николай слышит от начальницы этого заведения бестактный вопрос:»А ты очень хочешь найти маму?» (предложение 10). Конечно, на самом деле Николай очень хотел этого. Начальница же утверждала обратное.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После недолгого разговора подросток вышел из кабинета педагога В котором находились  финский холодильник, шкафчики с неплохими игрушками иностранного производства, предназначенными для детей, но почему-то просто стоявшими на полках, и очутился в комнате со множеством младенцев.  Увиденное потрясло подростка, он понял, что малышей бросили их же мамы, и в этом доме для них тоже не будет защиты. Особенно ясно это ему стало после слов медсестры о том, что «американцы пачками едут, детишек усыновляют. Николай понял, что ожидает этих безобидных «маленьких людей».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Возможно, встреча с человеком, который тебя однажды бросил, принесёт ещё больше разочарований в жизнь ребёнка, но отказываться от поисков самого родного человека не стоит. Кто знает, может, мама тоже ищет своего ребёнка и хочет начать жить заново. </w:t>
      </w:r>
    </w:p>
    <w:p w:rsidR="00AD2E9F" w:rsidRPr="00EF53B3" w:rsidRDefault="00AD2E9F" w:rsidP="00E50663">
      <w:pPr>
        <w:rPr>
          <w:rFonts w:ascii="Times New Roman" w:hAnsi="Times New Roman" w:cs="Times New Roman"/>
          <w:sz w:val="24"/>
          <w:szCs w:val="24"/>
        </w:rPr>
      </w:pPr>
      <w:r w:rsidRPr="00EF53B3">
        <w:rPr>
          <w:rStyle w:val="FontStyle142"/>
          <w:rFonts w:ascii="Times New Roman" w:hAnsi="Times New Roman" w:cs="Times New Roman"/>
          <w:sz w:val="24"/>
          <w:szCs w:val="24"/>
        </w:rPr>
        <w:t xml:space="preserve">                                                                                        Кожанова Полина. </w:t>
      </w: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15.3. Сочинение.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Сострадание – жалость, вызванная несчастьем другого человека. Это сочувствие и милосердие к людям, идущее от чистого сердца.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 примером сострадания может являться отношение Коли к брошенным детям. Ведь их боль тронула его.  Мальчику стало очень страшно от одной мысли о том, что все эти дети  оказались брошенными…  Они были не нужны ни своим родителям, ни государству, которое готово отдать их американцам… Но ведь не все же люди способны к состраданию…  Есть те, которые живут легко и , не испытывая раньше сильной боли, считают, что так бывает где-то далеко, совсем не близко к ним… А коля знает, насколько ужасно оказаться никем.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Но есть и другие примеры сострадания в нашей жизни. Например, бывают такие случаи,  когда об одиноких и больных пенсионерах некому позаботиться, но находятся люди, бескорыстно помогающие им. Также существуют такие люди, которые исправляют жестокие ошибки других. Они выхаживают животных, изуродованных или раненых самыми беспощадными существами, которых и людьми не назовёшь. Остаётся лишь верить в то, что не все люди такие.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 Таким образом, сочувствие становится неотъемлемой частью жизни, необходимой для мирного сосуществования всех живых существ.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Кракулева Маргарита. </w:t>
      </w:r>
    </w:p>
    <w:p w:rsidR="00AD2E9F" w:rsidRPr="00EF53B3" w:rsidRDefault="00AD2E9F" w:rsidP="00E50663">
      <w:pPr>
        <w:rPr>
          <w:rFonts w:ascii="Times New Roman" w:hAnsi="Times New Roman" w:cs="Times New Roman"/>
          <w:sz w:val="24"/>
          <w:szCs w:val="24"/>
        </w:rPr>
      </w:pPr>
    </w:p>
    <w:p w:rsidR="00AD2E9F" w:rsidRPr="0007670D" w:rsidRDefault="00AD2E9F" w:rsidP="00E50663">
      <w:pPr>
        <w:pStyle w:val="Style4"/>
        <w:widowControl/>
        <w:ind w:hanging="4272"/>
        <w:jc w:val="center"/>
        <w:rPr>
          <w:rStyle w:val="FontStyle143"/>
          <w:rFonts w:ascii="Times New Roman" w:hAnsi="Times New Roman" w:cs="Times New Roman"/>
          <w:color w:val="984806"/>
          <w:sz w:val="24"/>
          <w:szCs w:val="24"/>
        </w:rPr>
      </w:pPr>
      <w:r w:rsidRPr="0007670D">
        <w:rPr>
          <w:rFonts w:ascii="Times New Roman" w:hAnsi="Times New Roman" w:cs="Times New Roman"/>
          <w:b/>
          <w:bCs/>
          <w:color w:val="984806"/>
        </w:rPr>
        <w:t xml:space="preserve"> </w:t>
      </w:r>
      <w:r w:rsidRPr="0007670D">
        <w:rPr>
          <w:rStyle w:val="FontStyle143"/>
          <w:rFonts w:ascii="Times New Roman" w:hAnsi="Times New Roman" w:cs="Times New Roman"/>
          <w:color w:val="984806"/>
          <w:sz w:val="24"/>
          <w:szCs w:val="24"/>
        </w:rPr>
        <w:t xml:space="preserve">ВАРИАНТ 22                                                                                                           </w:t>
      </w:r>
    </w:p>
    <w:p w:rsidR="00AD2E9F" w:rsidRPr="00EF53B3" w:rsidRDefault="00AD2E9F" w:rsidP="00E50663">
      <w:pPr>
        <w:pStyle w:val="Style4"/>
        <w:widowControl/>
        <w:ind w:hanging="4272"/>
        <w:jc w:val="center"/>
        <w:rPr>
          <w:rStyle w:val="FontStyle143"/>
          <w:rFonts w:ascii="Times New Roman" w:hAnsi="Times New Roman" w:cs="Times New Roman"/>
          <w:sz w:val="24"/>
          <w:szCs w:val="24"/>
        </w:rPr>
      </w:pPr>
      <w:r w:rsidRPr="00EF53B3">
        <w:rPr>
          <w:rStyle w:val="FontStyle143"/>
          <w:rFonts w:ascii="Times New Roman" w:hAnsi="Times New Roman" w:cs="Times New Roman"/>
          <w:sz w:val="24"/>
          <w:szCs w:val="24"/>
        </w:rPr>
        <w:t xml:space="preserve">                                                                         </w:t>
      </w:r>
    </w:p>
    <w:p w:rsidR="00AD2E9F" w:rsidRPr="00EF53B3" w:rsidRDefault="00AD2E9F" w:rsidP="00E50663">
      <w:pPr>
        <w:pStyle w:val="Style4"/>
        <w:widowControl/>
        <w:ind w:hanging="4272"/>
        <w:jc w:val="center"/>
        <w:rPr>
          <w:rStyle w:val="FontStyle143"/>
          <w:rFonts w:ascii="Times New Roman" w:hAnsi="Times New Roman" w:cs="Times New Roman"/>
          <w:sz w:val="24"/>
          <w:szCs w:val="24"/>
        </w:rPr>
      </w:pP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(1)Однажды весенним днём пассажирский поезд с грохотом и лязгом нёсся по пригороду Токио. (2)Наш вагон был относительно пуст – в нём ехали несколько домохозяек с детьми и пожилые люди.</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(3)На очередной станции двери вагона открылись, и неожиданно спокойствие было нарушено мужчиной, который буквально ввалился в наш вагон, выкрикивая ругательства. (4)Он был крупного телосложения, одет в рабочий комбинезон. (5)Выкрикнув что-то, он с воинственным видом направился к женщине с ребёнком.</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(6)Поезд тронулся, и находившиеся в вагоне пассажиры замерли от страха. (7)Я почувствовал, что люди в опасности, и встал. (8)Тогда, двадцать лет назад, был я молод и находился в хорошей спортивной форме. (9)Последние три года я регулярно занимался айкидо – японской борьбой. (10)Мне нравилась эта борьба, но моя выучка не была проверена в настоящем бою.</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(11)Если я быстро не предприму что-нибудь, кто-то может пострадать, – решил я.</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(12)Видя, что я встал на ноги, мужчина понял, что ему есть на кого направить свой гнев.</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(13)Ага! – заорал он. – (14)Иностранец! (15)Тебе нужно поучиться японским манерам! (16)Сейчас я проучу тебя! – (17)0н приготовился наброситься на меня.</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(18)3а какую-то долю секунды до того, как он двинулся с места, кто-то крикнул: «Эй!» (19)Мы уставились на маленького пожилого японца. (20)Ему явно было за семьдесят; этот небольшого роста джентльмен сидел в своём безукоризненно чистом кимоно.* (21)Он не обратил никакого внимания на меня, но его лицо лучилось навстречу работяге, словно у него был какой-то очень важный секрет, которым он собирался, видимо, с ним поделиться.</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(22)Иди-ка сюда, – обратился старик к забияке и помахал ему рукой. – (23)Иди сюда и поговори со мной.</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(24)Мужчина встал перед старым человеком, воинственно расставив ноги, его крик заглушал стук колёс.</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(25)С какой это стати я стану с тобой разговаривать? </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(26)Старик продолжал лучезарно улыбаться.</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(27)Ты едешь домой? – спросил он, и его глаза засветились любопытством.</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(28)Тебя это не касается! –  прорычал тот в ответ.</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(29)О, это прекрасно, – ответил старик. – (30)Каждый вечер мы с женой (ей семьдесят шесть) идём в сад и садимся на деревянную скамейку. (31)Мы наблюдаем за закатом и смотрим, как поживает наша хурма. (32)Это дерево посадил ещё мой прадедушка, и жена с удовольствием ухаживает за ним, только беспокоится, оправится ли оно от прошлогодних морозов. (33)Однако наше дерево перенесло всё даже лучше, чем я ожидал. (34)Очень приятно наблюдать за ним, и мы с удовольствием проводим вечера на улице, даже если идёт дождь! – (35)Он взглянул на работягу, в глазах его горел озорной огонёк.</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(36)Когда мужчина вслушивался в слова старика, его лицо начало постепенно смягчаться, а кулаки медленно разжались.</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(37)Да, – сказал он. – (38)Я тоже люблю хурму... –  (39)Его голос стих.</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(40)Понимаю, – сказал старик, – и я уверен, что у тебя прекрасная жена.</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(41)Нет, – ответил трудяга. – (42)Моя жена умерла. – (43)Тихо покачиваясь вместе с поездом, огромный детина начал рыдать. – (44)У меня нет жены, у меня нет дома, у меня нет работы. (45)Мне так горько и стыдно за себя, – (46)по его щекам катились слёзы, спазм отчаяния пробежал по телу.</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(47)Да, – говорил старик, – ты действительно оказался в тяжёлом положении. (48)Присядь сюда и расскажи мне всё.</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(49)Поезд подошёл к моей станции, и я вышел из вагона. (50)То, чего я хотел достичь кулаками, было совершено добрыми словами.</w:t>
      </w:r>
    </w:p>
    <w:p w:rsidR="00AD2E9F" w:rsidRPr="00EF53B3" w:rsidRDefault="00AD2E9F" w:rsidP="00E50663">
      <w:pPr>
        <w:autoSpaceDE w:val="0"/>
        <w:autoSpaceDN w:val="0"/>
        <w:adjustRightInd w:val="0"/>
        <w:spacing w:after="0" w:line="240" w:lineRule="auto"/>
        <w:ind w:firstLine="284"/>
        <w:jc w:val="right"/>
        <w:rPr>
          <w:rFonts w:ascii="Times New Roman" w:hAnsi="Times New Roman" w:cs="Times New Roman"/>
          <w:b/>
          <w:bCs/>
          <w:i/>
          <w:iCs/>
          <w:color w:val="000000"/>
          <w:sz w:val="24"/>
          <w:szCs w:val="24"/>
        </w:rPr>
      </w:pPr>
      <w:r w:rsidRPr="00EF53B3">
        <w:rPr>
          <w:rFonts w:ascii="Times New Roman" w:hAnsi="Times New Roman" w:cs="Times New Roman"/>
          <w:color w:val="000000"/>
          <w:sz w:val="24"/>
          <w:szCs w:val="24"/>
        </w:rPr>
        <w:t>(По Т. Добсону)*</w:t>
      </w:r>
    </w:p>
    <w:p w:rsidR="00AD2E9F" w:rsidRPr="00EF53B3" w:rsidRDefault="00AD2E9F" w:rsidP="00E50663">
      <w:pPr>
        <w:autoSpaceDE w:val="0"/>
        <w:autoSpaceDN w:val="0"/>
        <w:adjustRightInd w:val="0"/>
        <w:spacing w:after="0" w:line="240" w:lineRule="auto"/>
        <w:ind w:left="142"/>
        <w:jc w:val="both"/>
        <w:rPr>
          <w:rFonts w:ascii="Times New Roman" w:hAnsi="Times New Roman" w:cs="Times New Roman"/>
          <w:b/>
          <w:bCs/>
          <w:i/>
          <w:iCs/>
          <w:color w:val="000000"/>
          <w:sz w:val="24"/>
          <w:szCs w:val="24"/>
        </w:rPr>
      </w:pPr>
      <w:r w:rsidRPr="00EF53B3">
        <w:rPr>
          <w:rFonts w:ascii="Times New Roman" w:hAnsi="Times New Roman" w:cs="Times New Roman"/>
          <w:b/>
          <w:bCs/>
          <w:color w:val="000000"/>
          <w:sz w:val="24"/>
          <w:szCs w:val="24"/>
        </w:rPr>
        <w:t>Кимоно</w:t>
      </w:r>
      <w:r w:rsidRPr="00EF53B3">
        <w:rPr>
          <w:rFonts w:ascii="Times New Roman" w:hAnsi="Times New Roman" w:cs="Times New Roman"/>
          <w:b/>
          <w:bCs/>
          <w:i/>
          <w:iCs/>
          <w:color w:val="000000"/>
          <w:sz w:val="24"/>
          <w:szCs w:val="24"/>
        </w:rPr>
        <w:t xml:space="preserve"> – </w:t>
      </w:r>
      <w:r w:rsidRPr="00EF53B3">
        <w:rPr>
          <w:rFonts w:ascii="Times New Roman" w:hAnsi="Times New Roman" w:cs="Times New Roman"/>
          <w:color w:val="000000"/>
          <w:sz w:val="24"/>
          <w:szCs w:val="24"/>
        </w:rPr>
        <w:t>традиционная мужская и женская одежда японцев.</w:t>
      </w:r>
    </w:p>
    <w:p w:rsidR="00AD2E9F" w:rsidRPr="00EF53B3" w:rsidRDefault="00AD2E9F" w:rsidP="00E50663">
      <w:pPr>
        <w:autoSpaceDE w:val="0"/>
        <w:autoSpaceDN w:val="0"/>
        <w:adjustRightInd w:val="0"/>
        <w:spacing w:after="0" w:line="240" w:lineRule="auto"/>
        <w:ind w:left="142"/>
        <w:jc w:val="both"/>
        <w:rPr>
          <w:rFonts w:ascii="Times New Roman" w:hAnsi="Times New Roman" w:cs="Times New Roman"/>
          <w:i/>
          <w:iCs/>
          <w:color w:val="000000"/>
          <w:sz w:val="24"/>
          <w:szCs w:val="24"/>
        </w:rPr>
      </w:pPr>
      <w:r w:rsidRPr="00EF53B3">
        <w:rPr>
          <w:rFonts w:ascii="Times New Roman" w:hAnsi="Times New Roman" w:cs="Times New Roman"/>
          <w:b/>
          <w:bCs/>
          <w:i/>
          <w:iCs/>
          <w:color w:val="000000"/>
          <w:sz w:val="24"/>
          <w:szCs w:val="24"/>
        </w:rPr>
        <w:t xml:space="preserve">Терри Добсон (1937-1992) – </w:t>
      </w:r>
      <w:r w:rsidRPr="00EF53B3">
        <w:rPr>
          <w:rFonts w:ascii="Times New Roman" w:hAnsi="Times New Roman" w:cs="Times New Roman"/>
          <w:i/>
          <w:iCs/>
          <w:color w:val="000000"/>
          <w:sz w:val="24"/>
          <w:szCs w:val="24"/>
        </w:rPr>
        <w:t>американский специалист-практик айкидо, написал несколько книг, посвящённых этому искусству.</w:t>
      </w:r>
    </w:p>
    <w:p w:rsidR="00AD2E9F" w:rsidRPr="00EF53B3" w:rsidRDefault="00AD2E9F" w:rsidP="00E50663">
      <w:pPr>
        <w:pStyle w:val="ListParagraph"/>
        <w:autoSpaceDE w:val="0"/>
        <w:autoSpaceDN w:val="0"/>
        <w:adjustRightInd w:val="0"/>
        <w:spacing w:after="0" w:line="240" w:lineRule="auto"/>
        <w:ind w:left="0"/>
        <w:jc w:val="both"/>
        <w:rPr>
          <w:rFonts w:ascii="Times New Roman" w:hAnsi="Times New Roman" w:cs="Times New Roman"/>
          <w:b/>
          <w:bCs/>
          <w:color w:val="000000"/>
          <w:sz w:val="24"/>
          <w:szCs w:val="24"/>
        </w:rPr>
      </w:pPr>
    </w:p>
    <w:p w:rsidR="00AD2E9F" w:rsidRPr="00EF53B3" w:rsidRDefault="00AD2E9F" w:rsidP="00E50663">
      <w:pPr>
        <w:pStyle w:val="ListParagraph"/>
        <w:autoSpaceDE w:val="0"/>
        <w:autoSpaceDN w:val="0"/>
        <w:adjustRightInd w:val="0"/>
        <w:spacing w:after="0" w:line="240" w:lineRule="auto"/>
        <w:ind w:left="0"/>
        <w:rPr>
          <w:rFonts w:ascii="Times New Roman" w:hAnsi="Times New Roman" w:cs="Times New Roman"/>
          <w:b/>
          <w:bCs/>
          <w:color w:val="000000"/>
          <w:sz w:val="24"/>
          <w:szCs w:val="24"/>
        </w:rPr>
      </w:pPr>
      <w:r w:rsidRPr="00EF53B3">
        <w:rPr>
          <w:rFonts w:ascii="Times New Roman" w:hAnsi="Times New Roman" w:cs="Times New Roman"/>
          <w:b/>
          <w:bCs/>
          <w:color w:val="000000"/>
          <w:sz w:val="24"/>
          <w:szCs w:val="24"/>
        </w:rPr>
        <w:t xml:space="preserve">15.3. </w:t>
      </w:r>
      <w:r w:rsidRPr="00EF53B3">
        <w:rPr>
          <w:rFonts w:ascii="Times New Roman" w:hAnsi="Times New Roman" w:cs="Times New Roman"/>
          <w:color w:val="000000"/>
          <w:sz w:val="24"/>
          <w:szCs w:val="24"/>
        </w:rPr>
        <w:t xml:space="preserve">Как Вы понимаете значение слова </w:t>
      </w:r>
      <w:r w:rsidRPr="00EF53B3">
        <w:rPr>
          <w:rFonts w:ascii="Times New Roman" w:hAnsi="Times New Roman" w:cs="Times New Roman"/>
          <w:b/>
          <w:bCs/>
          <w:color w:val="000000"/>
          <w:sz w:val="24"/>
          <w:szCs w:val="24"/>
        </w:rPr>
        <w:t xml:space="preserve">СИЛЬНЫЙ </w:t>
      </w:r>
      <w:r w:rsidRPr="00EF53B3">
        <w:rPr>
          <w:rFonts w:ascii="Times New Roman" w:hAnsi="Times New Roman" w:cs="Times New Roman"/>
          <w:color w:val="000000"/>
          <w:sz w:val="24"/>
          <w:szCs w:val="24"/>
        </w:rPr>
        <w:t>(человек)? Сформулируйте и прокомментируйте данное Вами определение.</w:t>
      </w:r>
      <w:r w:rsidRPr="00EF53B3">
        <w:rPr>
          <w:rFonts w:ascii="Times New Roman" w:hAnsi="Times New Roman" w:cs="Times New Roman"/>
          <w:b/>
          <w:bCs/>
          <w:color w:val="000000"/>
          <w:sz w:val="24"/>
          <w:szCs w:val="24"/>
        </w:rPr>
        <w:t xml:space="preserve"> </w:t>
      </w:r>
      <w:r w:rsidRPr="00EF53B3">
        <w:rPr>
          <w:rFonts w:ascii="Times New Roman" w:hAnsi="Times New Roman" w:cs="Times New Roman"/>
          <w:color w:val="000000"/>
          <w:sz w:val="24"/>
          <w:szCs w:val="24"/>
        </w:rPr>
        <w:t xml:space="preserve">Напишите сочинение-рассуждение на тему: </w:t>
      </w:r>
      <w:r w:rsidRPr="00EF53B3">
        <w:rPr>
          <w:rFonts w:ascii="Times New Roman" w:hAnsi="Times New Roman" w:cs="Times New Roman"/>
          <w:b/>
          <w:bCs/>
          <w:color w:val="000000"/>
          <w:sz w:val="24"/>
          <w:szCs w:val="24"/>
        </w:rPr>
        <w:t>«Какого человека можно считать сильным»,</w:t>
      </w:r>
      <w:r w:rsidRPr="00EF53B3">
        <w:rPr>
          <w:rFonts w:ascii="Times New Roman" w:hAnsi="Times New Roman" w:cs="Times New Roman"/>
          <w:color w:val="000000"/>
          <w:sz w:val="24"/>
          <w:szCs w:val="24"/>
        </w:rPr>
        <w:t xml:space="preserve"> взяв в качестве тезиса данное Вами определение.</w:t>
      </w:r>
      <w:r w:rsidRPr="00EF53B3">
        <w:rPr>
          <w:rFonts w:ascii="Times New Roman" w:hAnsi="Times New Roman" w:cs="Times New Roman"/>
          <w:b/>
          <w:bCs/>
          <w:color w:val="000000"/>
          <w:sz w:val="24"/>
          <w:szCs w:val="24"/>
        </w:rPr>
        <w:t xml:space="preserve"> </w:t>
      </w:r>
      <w:r w:rsidRPr="00EF53B3">
        <w:rPr>
          <w:rFonts w:ascii="Times New Roman" w:hAnsi="Times New Roman" w:cs="Times New Roman"/>
          <w:color w:val="000000"/>
          <w:sz w:val="24"/>
          <w:szCs w:val="24"/>
        </w:rPr>
        <w:t xml:space="preserve">Аргументируя свой тезис, приведите 2 (два) примера – аргумента, подтверждающих Ваши рассуждения: </w:t>
      </w:r>
      <w:r w:rsidRPr="00EF53B3">
        <w:rPr>
          <w:rFonts w:ascii="Times New Roman" w:hAnsi="Times New Roman" w:cs="Times New Roman"/>
          <w:b/>
          <w:bCs/>
          <w:color w:val="000000"/>
          <w:sz w:val="24"/>
          <w:szCs w:val="24"/>
        </w:rPr>
        <w:t xml:space="preserve">один пример </w:t>
      </w:r>
      <w:r w:rsidRPr="00EF53B3">
        <w:rPr>
          <w:rFonts w:ascii="Times New Roman" w:hAnsi="Times New Roman" w:cs="Times New Roman"/>
          <w:color w:val="000000"/>
          <w:sz w:val="24"/>
          <w:szCs w:val="24"/>
        </w:rPr>
        <w:t xml:space="preserve">– аргумент приведите из прочитанного текста, а </w:t>
      </w:r>
      <w:r w:rsidRPr="00EF53B3">
        <w:rPr>
          <w:rFonts w:ascii="Times New Roman" w:hAnsi="Times New Roman" w:cs="Times New Roman"/>
          <w:b/>
          <w:bCs/>
          <w:color w:val="000000"/>
          <w:sz w:val="24"/>
          <w:szCs w:val="24"/>
        </w:rPr>
        <w:t xml:space="preserve">второй </w:t>
      </w:r>
      <w:r w:rsidRPr="00EF53B3">
        <w:rPr>
          <w:rFonts w:ascii="Times New Roman" w:hAnsi="Times New Roman" w:cs="Times New Roman"/>
          <w:color w:val="000000"/>
          <w:sz w:val="24"/>
          <w:szCs w:val="24"/>
        </w:rPr>
        <w:t xml:space="preserve">– из Вашего жизненного опыта.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p>
    <w:p w:rsidR="00AD2E9F" w:rsidRPr="00C864D6" w:rsidRDefault="00AD2E9F" w:rsidP="00E50663">
      <w:pPr>
        <w:autoSpaceDE w:val="0"/>
        <w:autoSpaceDN w:val="0"/>
        <w:adjustRightInd w:val="0"/>
        <w:spacing w:after="0" w:line="240" w:lineRule="auto"/>
        <w:ind w:firstLine="284"/>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15.3. Сочинение. </w:t>
      </w:r>
    </w:p>
    <w:p w:rsidR="00AD2E9F" w:rsidRPr="00C864D6" w:rsidRDefault="00AD2E9F" w:rsidP="00E50663">
      <w:pPr>
        <w:autoSpaceDE w:val="0"/>
        <w:autoSpaceDN w:val="0"/>
        <w:adjustRightInd w:val="0"/>
        <w:spacing w:after="0" w:line="240" w:lineRule="auto"/>
        <w:ind w:firstLine="284"/>
        <w:rPr>
          <w:rFonts w:ascii="Times New Roman" w:hAnsi="Times New Roman" w:cs="Times New Roman"/>
          <w:b/>
          <w:bCs/>
          <w:color w:val="984806"/>
          <w:sz w:val="28"/>
          <w:szCs w:val="28"/>
        </w:rPr>
      </w:pPr>
    </w:p>
    <w:p w:rsidR="00AD2E9F" w:rsidRPr="00C864D6" w:rsidRDefault="00AD2E9F" w:rsidP="00E50663">
      <w:pPr>
        <w:autoSpaceDE w:val="0"/>
        <w:autoSpaceDN w:val="0"/>
        <w:adjustRightInd w:val="0"/>
        <w:spacing w:after="0" w:line="240" w:lineRule="auto"/>
        <w:ind w:firstLine="284"/>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                            Какого человека можно считать сильным? </w:t>
      </w:r>
    </w:p>
    <w:p w:rsidR="00AD2E9F"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Сильный человек – это не только тот, кто обладает большой физической силой и крепким здоровьем,  но и тот, кто отличается твёрдым, волевым характером, стойкостью.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В тексте Терри Добсона приведён случай, когда мужчина «крепкого телосложения» находился в ярости, выкрикивал ругательства, так как у него явно случилось несчастье. Чтобы остановить, успокоить его, рассказчик  решил применить физическую силу («хотел достичь этого кулаками»), но поучительная история «пожилого японца» помогла утихомирить «огромную детину». Она дала ему возможность остыть, задуматься, найти в себе силы для преодоления горя, контролировать свои эмоции.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Ярким примером сильного человека нашего времени  является Валентин Дикуль. Получив тяжелейшие травмы позвоночника, он не просто не сломался духовно, он выжил, восстановил своё здоровье и помогает достичь этого другим. Это человек, всегда идущий вперёд, никогда не опускающий руки, несмотря на те препятствия, которые встречаются на его жизненном пути.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Итак, сильный человек – это человек, в первую очередь, самостоятельный, способный себя контролировать и достигать цели, несмотря на все жизненные трудности.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Юрша Александр.  </w:t>
      </w:r>
    </w:p>
    <w:p w:rsidR="00AD2E9F" w:rsidRPr="00EF53B3" w:rsidRDefault="00AD2E9F" w:rsidP="00E50663">
      <w:pPr>
        <w:pStyle w:val="Style4"/>
        <w:widowControl/>
        <w:ind w:hanging="4272"/>
        <w:jc w:val="center"/>
        <w:rPr>
          <w:rStyle w:val="FontStyle143"/>
          <w:rFonts w:ascii="Times New Roman" w:hAnsi="Times New Roman" w:cs="Times New Roman"/>
          <w:sz w:val="24"/>
          <w:szCs w:val="24"/>
          <w:u w:val="single"/>
        </w:rPr>
      </w:pPr>
    </w:p>
    <w:p w:rsidR="00AD2E9F" w:rsidRDefault="00AD2E9F" w:rsidP="00E50663">
      <w:pPr>
        <w:pStyle w:val="Style4"/>
        <w:widowControl/>
        <w:ind w:hanging="4272"/>
        <w:jc w:val="center"/>
        <w:rPr>
          <w:rStyle w:val="FontStyle143"/>
          <w:rFonts w:ascii="Times New Roman" w:hAnsi="Times New Roman" w:cs="Times New Roman"/>
          <w:sz w:val="24"/>
          <w:szCs w:val="24"/>
        </w:rPr>
      </w:pPr>
      <w:r w:rsidRPr="00EF53B3">
        <w:rPr>
          <w:rStyle w:val="FontStyle143"/>
          <w:rFonts w:ascii="Times New Roman" w:hAnsi="Times New Roman" w:cs="Times New Roman"/>
          <w:sz w:val="24"/>
          <w:szCs w:val="24"/>
        </w:rPr>
        <w:t xml:space="preserve">        </w:t>
      </w:r>
    </w:p>
    <w:p w:rsidR="00AD2E9F" w:rsidRDefault="00AD2E9F" w:rsidP="00E50663">
      <w:pPr>
        <w:pStyle w:val="Style4"/>
        <w:widowControl/>
        <w:ind w:hanging="4272"/>
        <w:jc w:val="center"/>
        <w:rPr>
          <w:rStyle w:val="FontStyle143"/>
          <w:rFonts w:ascii="Times New Roman" w:hAnsi="Times New Roman" w:cs="Times New Roman"/>
          <w:sz w:val="24"/>
          <w:szCs w:val="24"/>
        </w:rPr>
      </w:pPr>
    </w:p>
    <w:p w:rsidR="00AD2E9F" w:rsidRDefault="00AD2E9F" w:rsidP="00E50663">
      <w:pPr>
        <w:pStyle w:val="Style4"/>
        <w:widowControl/>
        <w:ind w:hanging="4272"/>
        <w:jc w:val="center"/>
        <w:rPr>
          <w:rStyle w:val="FontStyle143"/>
          <w:rFonts w:ascii="Times New Roman" w:hAnsi="Times New Roman" w:cs="Times New Roman"/>
          <w:sz w:val="24"/>
          <w:szCs w:val="24"/>
        </w:rPr>
      </w:pPr>
    </w:p>
    <w:p w:rsidR="00AD2E9F" w:rsidRDefault="00AD2E9F" w:rsidP="00E50663">
      <w:pPr>
        <w:pStyle w:val="Style4"/>
        <w:widowControl/>
        <w:ind w:hanging="4272"/>
        <w:jc w:val="center"/>
        <w:rPr>
          <w:rStyle w:val="FontStyle143"/>
          <w:rFonts w:ascii="Times New Roman" w:hAnsi="Times New Roman" w:cs="Times New Roman"/>
          <w:sz w:val="24"/>
          <w:szCs w:val="24"/>
        </w:rPr>
      </w:pPr>
    </w:p>
    <w:p w:rsidR="00AD2E9F" w:rsidRDefault="00AD2E9F" w:rsidP="00E50663">
      <w:pPr>
        <w:pStyle w:val="Style4"/>
        <w:widowControl/>
        <w:ind w:hanging="4272"/>
        <w:jc w:val="center"/>
        <w:rPr>
          <w:rStyle w:val="FontStyle143"/>
          <w:rFonts w:ascii="Times New Roman" w:hAnsi="Times New Roman" w:cs="Times New Roman"/>
          <w:sz w:val="24"/>
          <w:szCs w:val="24"/>
        </w:rPr>
      </w:pPr>
    </w:p>
    <w:p w:rsidR="00AD2E9F" w:rsidRDefault="00AD2E9F" w:rsidP="00E50663">
      <w:pPr>
        <w:pStyle w:val="Style4"/>
        <w:widowControl/>
        <w:ind w:hanging="4272"/>
        <w:jc w:val="center"/>
        <w:rPr>
          <w:rStyle w:val="FontStyle143"/>
          <w:rFonts w:ascii="Times New Roman" w:hAnsi="Times New Roman" w:cs="Times New Roman"/>
          <w:sz w:val="24"/>
          <w:szCs w:val="24"/>
        </w:rPr>
      </w:pPr>
    </w:p>
    <w:p w:rsidR="00AD2E9F" w:rsidRPr="0007670D" w:rsidRDefault="00AD2E9F" w:rsidP="00E50663">
      <w:pPr>
        <w:pStyle w:val="Style4"/>
        <w:widowControl/>
        <w:ind w:hanging="4272"/>
        <w:jc w:val="center"/>
        <w:rPr>
          <w:rStyle w:val="FontStyle143"/>
          <w:rFonts w:ascii="Times New Roman" w:hAnsi="Times New Roman" w:cs="Times New Roman"/>
          <w:color w:val="984806"/>
          <w:sz w:val="24"/>
          <w:szCs w:val="24"/>
          <w:u w:val="single"/>
        </w:rPr>
      </w:pPr>
      <w:r w:rsidRPr="0007670D">
        <w:rPr>
          <w:rStyle w:val="FontStyle143"/>
          <w:rFonts w:ascii="Times New Roman" w:hAnsi="Times New Roman" w:cs="Times New Roman"/>
          <w:color w:val="984806"/>
          <w:sz w:val="24"/>
          <w:szCs w:val="24"/>
        </w:rPr>
        <w:t xml:space="preserve">   ВАРИАНТ 23                                                                                                         </w:t>
      </w:r>
    </w:p>
    <w:p w:rsidR="00AD2E9F" w:rsidRPr="00EF53B3" w:rsidRDefault="00AD2E9F" w:rsidP="00E50663">
      <w:pPr>
        <w:jc w:val="center"/>
        <w:rPr>
          <w:rFonts w:ascii="Times New Roman" w:hAnsi="Times New Roman" w:cs="Times New Roman"/>
          <w:b/>
          <w:bCs/>
          <w:sz w:val="24"/>
          <w:szCs w:val="24"/>
        </w:rPr>
      </w:pP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(1)Вспоминая все обиды, нанесённые ей, собака не доверяла людям, которые хотели её приласкать, поджав хвост, убегала, а иногда со злобой набрасывалась на них, пытаясь укусить.</w:t>
      </w: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(2)Приехавшие дачники были очень добрыми людьми, а то, что они были далеко от города, дышали хорошим воздухом, видели вокруг себя всё зелёным, голубым и беззлобным, делало их ещё добрее. (3)Теплом входило в них солнце и выходило смехом и расположением ко всему живущему. (4)Сперва они хотели прогнать собаку, потому что она рычала при их приближении и пыталась укусить, но потом привыкли и иногда по утрам вспоминали:</w:t>
      </w: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(5)А где же наша Кусака? (6)И это новое имя «Кусака» так и осталось за ней. (7)С каждым днём Кусака на один шаг уменьшала пространство, отделявшее её от  людей,   присматривалась  к  их  лицам  и  усваивала  их  привычки. (8)Лёля окончательно ввела её в счастливый круг отдыхающих и веселящихся людей. (9)Девочка звала собаку к себе:</w:t>
      </w: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(10)Кусачка, пойди ко мне! (11)Ну, хорошая, ну, милая, пойди! (12)Сахару хочешь? (13)Ну, пойди же!</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(14)Но Кусака не шла: боялась. (15)И осторожно, говоря так ласково, как это можно было, Лёля подвигалась к собаке и сама боялась: вдруг укусит.</w:t>
      </w: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(16)Я тебя люблю, Кусачка, я тебя очень люблю. (17)У тебя такой хорошенький носик и такие выразительные глазки. (18)Ты не веришь мне, Кусачка?</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(19)И Кусачка поверила: второй раз в своей жизни перевернулась на спину и прикрыла глаза, не зная, ударят её или приласкают. (20)Но её приласкали. (21)Маленькая тёплая рука прикоснулась нерешительно к шершавой голове и, словно это было знаком неотразимой власти, свободно и смело забегала по всему шерстистому телу, тормоша, лаская и щекоча.</w:t>
      </w:r>
    </w:p>
    <w:p w:rsidR="00AD2E9F" w:rsidRPr="00EF53B3" w:rsidRDefault="00AD2E9F" w:rsidP="00E50663">
      <w:pPr>
        <w:tabs>
          <w:tab w:val="left" w:pos="893"/>
        </w:tabs>
        <w:autoSpaceDE w:val="0"/>
        <w:autoSpaceDN w:val="0"/>
        <w:adjustRightInd w:val="0"/>
        <w:spacing w:after="0" w:line="240" w:lineRule="auto"/>
        <w:ind w:left="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(22)Мама, дети! (23)Глядите: я ласкаю Кусаку!</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(24)Когда прибежали дети, шумные, звонкоголосые, быстрые и светлые, как капельки разбежавшейся ртути, Кусака замерла от страха и беспомощного ожидания: она знала, что, если теперь кто-нибудь ударит её, она уже не в силах будет впиться в тело обидчика своими острыми зубами: у неё отняли ее непримиримую злобу. (25)И когда все наперерыв стали ласкать её, она долго ещё вздрагивала при каждом прикосновении ласкающей руки, и ей больно было от непривычной ласки, словно от удара.</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(26)Но теперь не проходило часа, чтобы кто-нибудь из подростков или детей не кричал:</w:t>
      </w: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(27)Кусачка, милая Кусачка, поиграй! (28)И Кусачка вертелась, кувыркалась и падала при несмолкаемом весёлом хохоте. (29)Её хвалили и жалели только об одном, что при посторонних людях, приходивших в гости, она не хочет показать своих штук и убегает в сад или прячется под деревянной террасой.</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(30)Всею своею собачьей душою расцвела Кусака, и это изменило её до неузнаваемости. (31)У неё было имя, на которое она стремглав неслась из зелёной глубины сада; она принадлежала людям и могла им служить. (32)Разве недостаточно этого для счастья собаки? (33)Длинная шерсть, прежде висевшая рыжими, сухими космами и на брюхе вечно покрытая засохшею грязью, очистилась, почернел и стала лосниться, как атлас.</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(34)Но страх, наверное, не совсем ещё выпарился огнём ласк из её сердца, и всякий раз при виде людей, при их приближении она терялась и ждала побоев.</w:t>
      </w: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(35)И долго ещё всякая ласка казалась ей неожиданностью, чудом, которого она не могла понять и на которое она не могла ответить, потому что не умела ласкаться. (36)Единственное, что могла Кусака, это упасть на спину, закрыть глаза и слегка завизжать. (37)Но этого было мало, это не могло выразить её восторга, благодарности и любви. (По Л. Андрееву)*</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color w:val="000000"/>
          <w:sz w:val="24"/>
          <w:szCs w:val="24"/>
        </w:rPr>
      </w:pP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b/>
          <w:bCs/>
          <w:sz w:val="24"/>
          <w:szCs w:val="24"/>
        </w:rPr>
      </w:pPr>
      <w:r w:rsidRPr="00EF53B3">
        <w:rPr>
          <w:rFonts w:ascii="Times New Roman" w:hAnsi="Times New Roman" w:cs="Times New Roman"/>
          <w:b/>
          <w:bCs/>
          <w:sz w:val="24"/>
          <w:szCs w:val="24"/>
        </w:rPr>
        <w:t>15.2.</w:t>
      </w:r>
      <w:r w:rsidRPr="00EF53B3">
        <w:rPr>
          <w:rFonts w:ascii="Times New Roman" w:hAnsi="Times New Roman" w:cs="Times New Roman"/>
          <w:sz w:val="24"/>
          <w:szCs w:val="24"/>
        </w:rPr>
        <w:t xml:space="preserve"> Напишите сочинение-рассуждение. Объясните, как вы понимаете смысл финала текста</w:t>
      </w:r>
      <w:r w:rsidRPr="00EF53B3">
        <w:rPr>
          <w:rFonts w:ascii="Times New Roman" w:hAnsi="Times New Roman" w:cs="Times New Roman"/>
          <w:b/>
          <w:bCs/>
          <w:sz w:val="24"/>
          <w:szCs w:val="24"/>
        </w:rPr>
        <w:t>: «</w:t>
      </w:r>
      <w:r w:rsidRPr="00EF53B3">
        <w:rPr>
          <w:rFonts w:ascii="Times New Roman" w:hAnsi="Times New Roman" w:cs="Times New Roman"/>
          <w:b/>
          <w:bCs/>
          <w:color w:val="000000"/>
          <w:sz w:val="24"/>
          <w:szCs w:val="24"/>
        </w:rPr>
        <w:t>Единственное, что могла Кусака, это упасть на спину, закрыть глаза и слегка завизжать. Но этого было мало, это не могло выразить её восторга, благодарности и любви</w:t>
      </w:r>
      <w:r w:rsidRPr="00EF53B3">
        <w:rPr>
          <w:rFonts w:ascii="Times New Roman" w:hAnsi="Times New Roman" w:cs="Times New Roman"/>
          <w:b/>
          <w:bCs/>
          <w:sz w:val="24"/>
          <w:szCs w:val="24"/>
        </w:rPr>
        <w:t>».</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Приведите в сочинении</w:t>
      </w:r>
      <w:r w:rsidRPr="00EF53B3">
        <w:rPr>
          <w:rFonts w:ascii="Times New Roman" w:hAnsi="Times New Roman" w:cs="Times New Roman"/>
          <w:b/>
          <w:bCs/>
          <w:color w:val="000000"/>
          <w:sz w:val="24"/>
          <w:szCs w:val="24"/>
        </w:rPr>
        <w:t xml:space="preserve"> два </w:t>
      </w:r>
      <w:r w:rsidRPr="00EF53B3">
        <w:rPr>
          <w:rFonts w:ascii="Times New Roman" w:hAnsi="Times New Roman" w:cs="Times New Roman"/>
          <w:color w:val="000000"/>
          <w:sz w:val="24"/>
          <w:szCs w:val="24"/>
        </w:rPr>
        <w:t xml:space="preserve">аргумента из прочитанного текста, подтверждающие Ваши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r w:rsidRPr="00EF53B3">
        <w:rPr>
          <w:rFonts w:ascii="Times New Roman" w:hAnsi="Times New Roman" w:cs="Times New Roman"/>
          <w:color w:val="000000"/>
          <w:sz w:val="24"/>
          <w:szCs w:val="24"/>
        </w:rPr>
        <w:t xml:space="preserve">рассуждения.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p>
    <w:p w:rsidR="00AD2E9F" w:rsidRPr="00C864D6" w:rsidRDefault="00AD2E9F" w:rsidP="00E50663">
      <w:pPr>
        <w:autoSpaceDE w:val="0"/>
        <w:autoSpaceDN w:val="0"/>
        <w:adjustRightInd w:val="0"/>
        <w:spacing w:after="0" w:line="240" w:lineRule="auto"/>
        <w:ind w:firstLine="284"/>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15.2. Сочинение.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sz w:val="24"/>
          <w:szCs w:val="24"/>
        </w:rPr>
      </w:pPr>
      <w:r w:rsidRPr="00EF53B3">
        <w:rPr>
          <w:rFonts w:ascii="Times New Roman" w:hAnsi="Times New Roman" w:cs="Times New Roman"/>
          <w:sz w:val="24"/>
          <w:szCs w:val="24"/>
        </w:rPr>
        <w:t xml:space="preserve"> «</w:t>
      </w:r>
      <w:r w:rsidRPr="00EF53B3">
        <w:rPr>
          <w:rFonts w:ascii="Times New Roman" w:hAnsi="Times New Roman" w:cs="Times New Roman"/>
          <w:color w:val="000000"/>
          <w:sz w:val="24"/>
          <w:szCs w:val="24"/>
        </w:rPr>
        <w:t>Единственное, что могла Кусака, это упасть на спину, закрыть глаза и слегка завизжать. Но этого было мало, это не могло выразить её восторга, благодарности и любви</w:t>
      </w:r>
      <w:r w:rsidRPr="00EF53B3">
        <w:rPr>
          <w:rFonts w:ascii="Times New Roman" w:hAnsi="Times New Roman" w:cs="Times New Roman"/>
          <w:sz w:val="24"/>
          <w:szCs w:val="24"/>
        </w:rPr>
        <w:t xml:space="preserve">», - так заканчивает текст Леонид Андреев. Смысл финальных строк я понимаю так. Кусака могла выразить свою любовь, восторг, благодарность, «упав на спину, закрыв глаза и слегка завизжав», но, но стоило ей вспомнить обиды , нанесённые людьми, как ласка вновь воспринималась «неожиданностью». Приведу примеры, доказывающие это. </w:t>
      </w: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sz w:val="24"/>
          <w:szCs w:val="24"/>
        </w:rPr>
      </w:pPr>
      <w:r w:rsidRPr="00EF53B3">
        <w:rPr>
          <w:rFonts w:ascii="Times New Roman" w:hAnsi="Times New Roman" w:cs="Times New Roman"/>
          <w:sz w:val="24"/>
          <w:szCs w:val="24"/>
        </w:rPr>
        <w:t xml:space="preserve"> Было время, когда к собаке относились жестоко, не любили, не заботились. Чувчствуя рубцы обиды, собака не доверяла людям, которые стремились её приласкать, возможно, приютить ( предложение 1). </w:t>
      </w: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sz w:val="24"/>
          <w:szCs w:val="24"/>
        </w:rPr>
      </w:pPr>
      <w:r w:rsidRPr="00EF53B3">
        <w:rPr>
          <w:rFonts w:ascii="Times New Roman" w:hAnsi="Times New Roman" w:cs="Times New Roman"/>
          <w:sz w:val="24"/>
          <w:szCs w:val="24"/>
        </w:rPr>
        <w:t xml:space="preserve"> Через некоторое время у дворняги появилось имя Кусака. Это говорит о том, что собака нашла тех людей, которые по-настоящему относились к ней, с добротой, с любовью, тем самым «отняли её непримиримую злобу» Но иногда она «вздрагивала при прикосновении ласкающей руки». </w:t>
      </w: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sz w:val="24"/>
          <w:szCs w:val="24"/>
        </w:rPr>
      </w:pPr>
      <w:r w:rsidRPr="00EF53B3">
        <w:rPr>
          <w:rFonts w:ascii="Times New Roman" w:hAnsi="Times New Roman" w:cs="Times New Roman"/>
          <w:sz w:val="24"/>
          <w:szCs w:val="24"/>
        </w:rPr>
        <w:t xml:space="preserve">  Итак, подлинная любовь, забота человека помогла расцвести собачьей душе, изменить Кусаку до неузнаваемости, но всё ещё в ней присутствует страх при виде людей. Видать, её сильно тогда обидели и запугали. </w:t>
      </w: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sz w:val="24"/>
          <w:szCs w:val="24"/>
        </w:rPr>
      </w:pPr>
      <w:r w:rsidRPr="00EF53B3">
        <w:rPr>
          <w:rFonts w:ascii="Times New Roman" w:hAnsi="Times New Roman" w:cs="Times New Roman"/>
          <w:sz w:val="24"/>
          <w:szCs w:val="24"/>
        </w:rPr>
        <w:t xml:space="preserve">                                                                                            Юрша Александр.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b/>
          <w:bCs/>
          <w:color w:val="000000"/>
          <w:sz w:val="24"/>
          <w:szCs w:val="24"/>
        </w:rPr>
        <w:t xml:space="preserve">15.3. </w:t>
      </w:r>
      <w:r w:rsidRPr="00EF53B3">
        <w:rPr>
          <w:rFonts w:ascii="Times New Roman" w:hAnsi="Times New Roman" w:cs="Times New Roman"/>
          <w:color w:val="000000"/>
          <w:sz w:val="24"/>
          <w:szCs w:val="24"/>
        </w:rPr>
        <w:t xml:space="preserve">Как Вы понимаете значение слова </w:t>
      </w:r>
      <w:r w:rsidRPr="00EF53B3">
        <w:rPr>
          <w:rFonts w:ascii="Times New Roman" w:hAnsi="Times New Roman" w:cs="Times New Roman"/>
          <w:b/>
          <w:bCs/>
          <w:color w:val="000000"/>
          <w:sz w:val="24"/>
          <w:szCs w:val="24"/>
        </w:rPr>
        <w:t xml:space="preserve">СИЛЬНЫЙ </w:t>
      </w:r>
      <w:r w:rsidRPr="00EF53B3">
        <w:rPr>
          <w:rFonts w:ascii="Times New Roman" w:hAnsi="Times New Roman" w:cs="Times New Roman"/>
          <w:color w:val="000000"/>
          <w:sz w:val="24"/>
          <w:szCs w:val="24"/>
        </w:rPr>
        <w:t>(человек)? Сформулируйте и прокомментируйте данное Вами определение.</w:t>
      </w:r>
      <w:r w:rsidRPr="00EF53B3">
        <w:rPr>
          <w:rFonts w:ascii="Times New Roman" w:hAnsi="Times New Roman" w:cs="Times New Roman"/>
          <w:b/>
          <w:bCs/>
          <w:color w:val="000000"/>
          <w:sz w:val="24"/>
          <w:szCs w:val="24"/>
        </w:rPr>
        <w:t xml:space="preserve"> </w:t>
      </w:r>
      <w:r w:rsidRPr="00EF53B3">
        <w:rPr>
          <w:rFonts w:ascii="Times New Roman" w:hAnsi="Times New Roman" w:cs="Times New Roman"/>
          <w:color w:val="000000"/>
          <w:sz w:val="24"/>
          <w:szCs w:val="24"/>
        </w:rPr>
        <w:t xml:space="preserve">Напишите сочинение-рассуждение на тему: </w:t>
      </w:r>
      <w:r w:rsidRPr="00EF53B3">
        <w:rPr>
          <w:rFonts w:ascii="Times New Roman" w:hAnsi="Times New Roman" w:cs="Times New Roman"/>
          <w:b/>
          <w:bCs/>
          <w:color w:val="000000"/>
          <w:sz w:val="24"/>
          <w:szCs w:val="24"/>
        </w:rPr>
        <w:t>«Какого человека можно считать сильным»,</w:t>
      </w:r>
      <w:r w:rsidRPr="00EF53B3">
        <w:rPr>
          <w:rFonts w:ascii="Times New Roman" w:hAnsi="Times New Roman" w:cs="Times New Roman"/>
          <w:color w:val="000000"/>
          <w:sz w:val="24"/>
          <w:szCs w:val="24"/>
        </w:rPr>
        <w:t xml:space="preserve"> взяв в качестве тезиса данное Вами определение.</w:t>
      </w:r>
      <w:r w:rsidRPr="00EF53B3">
        <w:rPr>
          <w:rFonts w:ascii="Times New Roman" w:hAnsi="Times New Roman" w:cs="Times New Roman"/>
          <w:b/>
          <w:bCs/>
          <w:color w:val="000000"/>
          <w:sz w:val="24"/>
          <w:szCs w:val="24"/>
        </w:rPr>
        <w:t xml:space="preserve"> </w:t>
      </w:r>
      <w:r w:rsidRPr="00EF53B3">
        <w:rPr>
          <w:rFonts w:ascii="Times New Roman" w:hAnsi="Times New Roman" w:cs="Times New Roman"/>
          <w:color w:val="000000"/>
          <w:sz w:val="24"/>
          <w:szCs w:val="24"/>
        </w:rPr>
        <w:t xml:space="preserve">Аргументируя свой тезис, приведите 2 (два) примера – аргумента, подтверждающих Ваши рассуждения: </w:t>
      </w:r>
      <w:r w:rsidRPr="00EF53B3">
        <w:rPr>
          <w:rFonts w:ascii="Times New Roman" w:hAnsi="Times New Roman" w:cs="Times New Roman"/>
          <w:b/>
          <w:bCs/>
          <w:color w:val="000000"/>
          <w:sz w:val="24"/>
          <w:szCs w:val="24"/>
        </w:rPr>
        <w:t xml:space="preserve">один пример </w:t>
      </w:r>
      <w:r w:rsidRPr="00EF53B3">
        <w:rPr>
          <w:rFonts w:ascii="Times New Roman" w:hAnsi="Times New Roman" w:cs="Times New Roman"/>
          <w:color w:val="000000"/>
          <w:sz w:val="24"/>
          <w:szCs w:val="24"/>
        </w:rPr>
        <w:t xml:space="preserve">– аргумент приведите из прочитанного текста, а </w:t>
      </w:r>
      <w:r w:rsidRPr="00EF53B3">
        <w:rPr>
          <w:rFonts w:ascii="Times New Roman" w:hAnsi="Times New Roman" w:cs="Times New Roman"/>
          <w:b/>
          <w:bCs/>
          <w:color w:val="000000"/>
          <w:sz w:val="24"/>
          <w:szCs w:val="24"/>
        </w:rPr>
        <w:t xml:space="preserve">второй </w:t>
      </w:r>
      <w:r w:rsidRPr="00EF53B3">
        <w:rPr>
          <w:rFonts w:ascii="Times New Roman" w:hAnsi="Times New Roman" w:cs="Times New Roman"/>
          <w:color w:val="000000"/>
          <w:sz w:val="24"/>
          <w:szCs w:val="24"/>
        </w:rPr>
        <w:t xml:space="preserve">– из Вашего жизненного опыта.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p>
    <w:p w:rsidR="00AD2E9F" w:rsidRDefault="00AD2E9F" w:rsidP="00E50663">
      <w:pPr>
        <w:autoSpaceDE w:val="0"/>
        <w:autoSpaceDN w:val="0"/>
        <w:adjustRightInd w:val="0"/>
        <w:spacing w:after="0" w:line="240" w:lineRule="auto"/>
        <w:ind w:firstLine="284"/>
        <w:rPr>
          <w:rFonts w:ascii="Times New Roman" w:hAnsi="Times New Roman" w:cs="Times New Roman"/>
          <w:b/>
          <w:bCs/>
          <w:sz w:val="24"/>
          <w:szCs w:val="24"/>
        </w:rPr>
      </w:pPr>
    </w:p>
    <w:p w:rsidR="00AD2E9F" w:rsidRDefault="00AD2E9F" w:rsidP="00E50663">
      <w:pPr>
        <w:autoSpaceDE w:val="0"/>
        <w:autoSpaceDN w:val="0"/>
        <w:adjustRightInd w:val="0"/>
        <w:spacing w:after="0" w:line="240" w:lineRule="auto"/>
        <w:ind w:firstLine="284"/>
        <w:rPr>
          <w:rFonts w:ascii="Times New Roman" w:hAnsi="Times New Roman" w:cs="Times New Roman"/>
          <w:b/>
          <w:bCs/>
          <w:sz w:val="24"/>
          <w:szCs w:val="24"/>
        </w:rPr>
      </w:pPr>
    </w:p>
    <w:p w:rsidR="00AD2E9F" w:rsidRPr="00C864D6" w:rsidRDefault="00AD2E9F" w:rsidP="00E50663">
      <w:pPr>
        <w:autoSpaceDE w:val="0"/>
        <w:autoSpaceDN w:val="0"/>
        <w:adjustRightInd w:val="0"/>
        <w:spacing w:after="0" w:line="240" w:lineRule="auto"/>
        <w:ind w:firstLine="284"/>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15.3. Сочинение. </w:t>
      </w:r>
    </w:p>
    <w:p w:rsidR="00AD2E9F" w:rsidRPr="00C864D6" w:rsidRDefault="00AD2E9F" w:rsidP="00E50663">
      <w:pPr>
        <w:autoSpaceDE w:val="0"/>
        <w:autoSpaceDN w:val="0"/>
        <w:adjustRightInd w:val="0"/>
        <w:spacing w:after="0" w:line="240" w:lineRule="auto"/>
        <w:ind w:firstLine="284"/>
        <w:rPr>
          <w:rFonts w:ascii="Times New Roman" w:hAnsi="Times New Roman" w:cs="Times New Roman"/>
          <w:b/>
          <w:bCs/>
          <w:color w:val="984806"/>
          <w:sz w:val="28"/>
          <w:szCs w:val="28"/>
        </w:rPr>
      </w:pPr>
    </w:p>
    <w:p w:rsidR="00AD2E9F" w:rsidRPr="00C864D6" w:rsidRDefault="00AD2E9F" w:rsidP="00E50663">
      <w:pPr>
        <w:autoSpaceDE w:val="0"/>
        <w:autoSpaceDN w:val="0"/>
        <w:adjustRightInd w:val="0"/>
        <w:spacing w:after="0" w:line="240" w:lineRule="auto"/>
        <w:ind w:firstLine="284"/>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                            Какого человека можно считать сильным?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Сильные люди – это те, что берут в жизни ответственность не только за себя, но и за окружающих. Сильный человек никогда не обидит других людей или животных. Он выше этого, так как в полной мере осознаёт природу своей силы.  По-настоящему сильным является тот, кто развит духовно.   Приведу примеры из текста Л. Андреева и жизненного опыта.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Приехавшие дачники были очень доброй семьёй. Они сумели приласкать собаку, которая не доверяла людям. Дали ей имя Кусака, ласкали, играли с ней. Эти люди – сильные люди, ведь они не просто не прогнали собаку, они дали ей понять, что не все люди злые, взяли на себя ответственность.  Её любили, и она смогла полюбить, Собак считала себя кому-то нужной, а это и есть счастье. Получается, сильный человек способен пробудить любовь, сделать живое существо счастливым. Быть добрым и делать добрее других – это нелёгкая ответственность.  И берут её на себя только сильные люди.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Что делает человека сильным? Наверное, жизненные обстоятельства укрепляют дух и делают человека сильнее. Приведу очень простой, но жизненный пример. Множество женщин пережили уход мужа из семьи, когда их бросили вместе с детьми. Но они не опустили рук. Казалось, что семья всегда будет вместе, но что-то произошло. Моральная сила духа не дала женщинам сломиться в такой тяжёлой ситуации. Они решили заняться собой и своими детьми и вскоре забыли о тяжёлом расставании.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В чём-то люди  сильны, в чём-то слабы, но жизнь заставляет нас становиться сильными, ответственными, готовыми придти на помощь к тем, кто пока слаб.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Кожанова Полина.</w:t>
      </w:r>
    </w:p>
    <w:p w:rsidR="00AD2E9F" w:rsidRPr="00EF53B3" w:rsidRDefault="00AD2E9F" w:rsidP="00E50663">
      <w:pPr>
        <w:pStyle w:val="Style4"/>
        <w:widowControl/>
        <w:ind w:hanging="4272"/>
        <w:jc w:val="center"/>
        <w:rPr>
          <w:rStyle w:val="FontStyle143"/>
          <w:rFonts w:ascii="Times New Roman" w:hAnsi="Times New Roman" w:cs="Times New Roman"/>
          <w:sz w:val="24"/>
          <w:szCs w:val="24"/>
        </w:rPr>
      </w:pPr>
      <w:r w:rsidRPr="00EF53B3">
        <w:rPr>
          <w:rStyle w:val="FontStyle143"/>
          <w:rFonts w:ascii="Times New Roman" w:hAnsi="Times New Roman" w:cs="Times New Roman"/>
          <w:sz w:val="24"/>
          <w:szCs w:val="24"/>
        </w:rPr>
        <w:t xml:space="preserve">        </w:t>
      </w:r>
    </w:p>
    <w:p w:rsidR="00AD2E9F" w:rsidRPr="0007670D" w:rsidRDefault="00AD2E9F" w:rsidP="00E50663">
      <w:pPr>
        <w:pStyle w:val="Style4"/>
        <w:widowControl/>
        <w:ind w:hanging="4272"/>
        <w:jc w:val="center"/>
        <w:rPr>
          <w:rStyle w:val="FontStyle143"/>
          <w:rFonts w:ascii="Times New Roman" w:hAnsi="Times New Roman" w:cs="Times New Roman"/>
          <w:color w:val="984806"/>
          <w:sz w:val="24"/>
          <w:szCs w:val="24"/>
          <w:u w:val="single"/>
        </w:rPr>
      </w:pPr>
      <w:r w:rsidRPr="00EF53B3">
        <w:rPr>
          <w:rStyle w:val="FontStyle143"/>
          <w:rFonts w:ascii="Times New Roman" w:hAnsi="Times New Roman" w:cs="Times New Roman"/>
          <w:sz w:val="24"/>
          <w:szCs w:val="24"/>
        </w:rPr>
        <w:t xml:space="preserve">                                         </w:t>
      </w:r>
      <w:r w:rsidRPr="0007670D">
        <w:rPr>
          <w:rStyle w:val="FontStyle143"/>
          <w:rFonts w:ascii="Times New Roman" w:hAnsi="Times New Roman" w:cs="Times New Roman"/>
          <w:color w:val="984806"/>
          <w:sz w:val="24"/>
          <w:szCs w:val="24"/>
        </w:rPr>
        <w:t xml:space="preserve">ВАРИАНТ 24                                                                                                       </w:t>
      </w:r>
    </w:p>
    <w:p w:rsidR="00AD2E9F" w:rsidRPr="00EF53B3" w:rsidRDefault="00AD2E9F" w:rsidP="00E50663">
      <w:pPr>
        <w:jc w:val="center"/>
        <w:rPr>
          <w:rFonts w:ascii="Times New Roman" w:hAnsi="Times New Roman" w:cs="Times New Roman"/>
          <w:b/>
          <w:bCs/>
          <w:sz w:val="24"/>
          <w:szCs w:val="24"/>
        </w:rPr>
      </w:pPr>
      <w:r>
        <w:rPr>
          <w:noProof/>
          <w:lang w:eastAsia="ru-RU"/>
        </w:rPr>
        <w:pict>
          <v:shape id="Рисунок 6" o:spid="_x0000_s1037" type="#_x0000_t75" alt="438405.jpg" style="position:absolute;left:0;text-align:left;margin-left:277.75pt;margin-top:0;width:317.25pt;height:269.25pt;z-index:251661824;visibility:visible;mso-wrap-distance-left:9.48pt;mso-wrap-distance-top:.96pt;mso-wrap-distance-right:3.31442mm;mso-wrap-distance-bottom:.57222mm;mso-position-horizontal:right;mso-position-horizontal-relative:margin;mso-position-vertical:bottom;mso-position-vertical-relative:margin">
            <v:imagedata r:id="rId20" o:title=""/>
            <o:lock v:ext="edit" aspectratio="f"/>
            <w10:wrap type="square" anchorx="margin" anchory="margin"/>
          </v:shape>
        </w:pict>
      </w:r>
    </w:p>
    <w:p w:rsidR="00AD2E9F" w:rsidRPr="00EF53B3" w:rsidRDefault="00AD2E9F" w:rsidP="00E50663">
      <w:pPr>
        <w:pStyle w:val="Style27"/>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(1)По возвращении домой из краёв далёких засаживал я свой огород в деревне рябинами. (2)Одну рябинку, росшую возле обочины современной бетонной дороги, на крутом повороте давило колёсами машин, царапало, мяло. (3)Каждый путник её бранил за то, что в неудачном месте выросла. (4)И решил я: увезу деревце в свой одичавший огород и посажу рядом с другими рябинками из питомника.</w:t>
      </w:r>
    </w:p>
    <w:p w:rsidR="00AD2E9F" w:rsidRPr="00EF53B3" w:rsidRDefault="00AD2E9F" w:rsidP="00E50663">
      <w:pPr>
        <w:pStyle w:val="Style27"/>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(5)Два года спустя дичка моя совсем взрослая и весёлая сделалась. (6)Одной осенью особенно уж много крупных гроздей с яркими ягодами на ней появилось.</w:t>
      </w:r>
    </w:p>
    <w:p w:rsidR="00AD2E9F" w:rsidRPr="00EF53B3" w:rsidRDefault="00AD2E9F" w:rsidP="00E50663">
      <w:pPr>
        <w:pStyle w:val="Style27"/>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(7)И вдруг стая свиристелей* на неё сверху свалилась, дружно начали птицы лакомиться ягодой. (8)И переговариваются, переговариваются: вот какую рябину мы сыскали, экую вкуснятину нам лето припасло. (9)Минут за десять, наверное, хохлатые нарядные работницы обчистили деревце. (10)Обработали деловые птахи дикую рябинку, а на те, что рядом росли, даже и не присели. (11)Думал я, что птицы непременно прилетят позже, когда корма меньше по лесам и садам останется. (12)Нет, не прилетели.</w:t>
      </w:r>
    </w:p>
    <w:p w:rsidR="00AD2E9F" w:rsidRPr="00EF53B3" w:rsidRDefault="00AD2E9F" w:rsidP="00E50663">
      <w:pPr>
        <w:pStyle w:val="Style56"/>
        <w:widowControl/>
        <w:tabs>
          <w:tab w:val="left" w:pos="0"/>
        </w:tabs>
        <w:spacing w:line="240" w:lineRule="auto"/>
        <w:ind w:firstLine="281"/>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(13)В следующие осени, коли случалось свиристелям залетать в мой разросшийся по огороду лес, они уж привычно рассаживались на рябинке-дичке, а на деревца, привезённые из питомника, так ни разу и не позарились.</w:t>
      </w:r>
    </w:p>
    <w:p w:rsidR="00AD2E9F" w:rsidRPr="00EF53B3" w:rsidRDefault="00AD2E9F" w:rsidP="00E50663">
      <w:pPr>
        <w:pStyle w:val="Style56"/>
        <w:widowControl/>
        <w:tabs>
          <w:tab w:val="left" w:pos="1577"/>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(14)Есть, есть душа вещей, есть, есть душа растений. (15)Дикая рябинка со своей благодарной и тихой душой услышала, приманила и накормила прихотливых лакомок-птичек, да и я однажды пощипал с веток ярких плодов. (16)Крепки, терпки, тайгою отдают – сохранило деревце в жилах своих сок таёжный.</w:t>
      </w:r>
    </w:p>
    <w:p w:rsidR="00AD2E9F" w:rsidRDefault="00AD2E9F" w:rsidP="00E50663">
      <w:pPr>
        <w:pStyle w:val="Style27"/>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(17)А вокруг рябины цветы растут – медуница-веснянка. (18)После долгой зимы первой из цветов начинает радовать глаз. (19)Первое время густо её цвело по огороду: на грядках кое-где вырастало по несколько бархатных кустиков, которые сразу же начинали цвести. </w:t>
      </w:r>
    </w:p>
    <w:p w:rsidR="00AD2E9F" w:rsidRDefault="00AD2E9F" w:rsidP="00E50663">
      <w:pPr>
        <w:pStyle w:val="Style27"/>
        <w:widowControl/>
        <w:spacing w:line="240" w:lineRule="auto"/>
        <w:rPr>
          <w:rStyle w:val="FontStyle142"/>
          <w:rFonts w:ascii="Times New Roman" w:hAnsi="Times New Roman" w:cs="Times New Roman"/>
          <w:sz w:val="24"/>
          <w:szCs w:val="24"/>
        </w:rPr>
      </w:pPr>
      <w:r w:rsidRPr="002F7B12">
        <w:rPr>
          <w:noProof/>
        </w:rPr>
        <w:t xml:space="preserve">      </w:t>
      </w:r>
    </w:p>
    <w:p w:rsidR="00AD2E9F" w:rsidRPr="00EF53B3" w:rsidRDefault="00AD2E9F" w:rsidP="00E50663">
      <w:pPr>
        <w:pStyle w:val="Style27"/>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(20)Следом календула появляется и всё-то лето светится горячими угольями ярко-жёлтых соцветий.</w:t>
      </w:r>
    </w:p>
    <w:p w:rsidR="00AD2E9F" w:rsidRPr="00EF53B3" w:rsidRDefault="00AD2E9F" w:rsidP="00E50663">
      <w:pPr>
        <w:pStyle w:val="Style56"/>
        <w:widowControl/>
        <w:tabs>
          <w:tab w:val="left" w:pos="0"/>
        </w:tabs>
        <w:spacing w:line="240" w:lineRule="auto"/>
        <w:ind w:firstLine="281"/>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(21)Тётка моя невоздержанна на слово была: взялась полоть в огороде и ну отчаянно бранить медуницу с календулой, да и я – доблестный хозяин – к тётке подсоединился и раз-другой обругал свободные неприхотливые растения.</w:t>
      </w:r>
    </w:p>
    <w:p w:rsidR="00AD2E9F" w:rsidRPr="00EF53B3" w:rsidRDefault="00AD2E9F" w:rsidP="00E50663">
      <w:pPr>
        <w:pStyle w:val="Style56"/>
        <w:widowControl/>
        <w:tabs>
          <w:tab w:val="left" w:pos="0"/>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(22)Приезжаю следующей весной – в огороде у меня пусто, скорбная земля покрыта бурьяном, ни медуницы, ни календулы нет, и другие растения как-то испуганно растут, к забору жмутся, под строениями прячутся.</w:t>
      </w:r>
    </w:p>
    <w:p w:rsidR="00AD2E9F" w:rsidRPr="00EF53B3" w:rsidRDefault="00AD2E9F" w:rsidP="00E50663">
      <w:pPr>
        <w:pStyle w:val="Style56"/>
        <w:widowControl/>
        <w:tabs>
          <w:tab w:val="left" w:pos="0"/>
        </w:tabs>
        <w:spacing w:line="240" w:lineRule="auto"/>
        <w:ind w:firstLine="281"/>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(23)Поскучнел мой огород, впору его уж участком назвать. (24)Лишь поздней порой где-то в борозде, под забором, увидел я униженно прячущуюся, скромно синеющую некрупными цветами медуничку. (25)Встал я на колени, разгрёб мусор и старую траву вокруг цветка, взрыхлил пальцами землю и попросил у растения прощения за бранные слова.</w:t>
      </w:r>
    </w:p>
    <w:p w:rsidR="00AD2E9F" w:rsidRPr="00EF53B3" w:rsidRDefault="00AD2E9F" w:rsidP="00E50663">
      <w:pPr>
        <w:pStyle w:val="Style27"/>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(26)Медуничка имела милостивую душу, простила хозяина и растёт ныне по всему огороду широко и привольно. (27)Но календулы, уголёчков этих радостных, нигде нет... (28)Пробовал сажать – одно лето поцветут, а на следующее уже нигде не всходят.</w:t>
      </w:r>
    </w:p>
    <w:p w:rsidR="00AD2E9F" w:rsidRPr="00EF53B3" w:rsidRDefault="00AD2E9F" w:rsidP="00E50663">
      <w:pPr>
        <w:pStyle w:val="Style27"/>
        <w:widowControl/>
        <w:spacing w:line="240" w:lineRule="auto"/>
        <w:rPr>
          <w:rStyle w:val="FontStyle142"/>
          <w:rFonts w:ascii="Times New Roman" w:hAnsi="Times New Roman" w:cs="Times New Roman"/>
          <w:sz w:val="24"/>
          <w:szCs w:val="24"/>
          <w:vertAlign w:val="superscript"/>
        </w:rPr>
      </w:pPr>
      <w:r w:rsidRPr="00EF53B3">
        <w:rPr>
          <w:rStyle w:val="FontStyle142"/>
          <w:rFonts w:ascii="Times New Roman" w:hAnsi="Times New Roman" w:cs="Times New Roman"/>
          <w:sz w:val="24"/>
          <w:szCs w:val="24"/>
        </w:rPr>
        <w:t>(29)Вот тут и гляди вокруг, думай, прежде чем худое слово уронить на землю, прежде чем оскорбить растение и благодать всякую.                  (По В. Астафьеву) *</w:t>
      </w:r>
    </w:p>
    <w:p w:rsidR="00AD2E9F" w:rsidRPr="00EF53B3" w:rsidRDefault="00AD2E9F" w:rsidP="00E50663">
      <w:pPr>
        <w:pStyle w:val="Style27"/>
        <w:widowControl/>
        <w:spacing w:line="240" w:lineRule="auto"/>
        <w:rPr>
          <w:rFonts w:ascii="Times New Roman" w:hAnsi="Times New Roman" w:cs="Times New Roman"/>
          <w:b/>
          <w:bCs/>
        </w:rPr>
      </w:pPr>
    </w:p>
    <w:p w:rsidR="00AD2E9F" w:rsidRPr="00EF53B3" w:rsidRDefault="00AD2E9F" w:rsidP="00E50663">
      <w:pPr>
        <w:pStyle w:val="Style27"/>
        <w:widowControl/>
        <w:spacing w:line="240" w:lineRule="auto"/>
        <w:rPr>
          <w:rFonts w:ascii="Times New Roman" w:hAnsi="Times New Roman" w:cs="Times New Roman"/>
          <w:b/>
          <w:bCs/>
        </w:rPr>
      </w:pPr>
    </w:p>
    <w:p w:rsidR="00AD2E9F" w:rsidRPr="00EF53B3" w:rsidRDefault="00AD2E9F" w:rsidP="00E50663">
      <w:pPr>
        <w:pStyle w:val="Style27"/>
        <w:widowControl/>
        <w:spacing w:line="240" w:lineRule="auto"/>
        <w:rPr>
          <w:rFonts w:ascii="Times New Roman" w:hAnsi="Times New Roman" w:cs="Times New Roman"/>
          <w:b/>
          <w:bCs/>
        </w:rPr>
      </w:pPr>
      <w:r w:rsidRPr="00EF53B3">
        <w:rPr>
          <w:rFonts w:ascii="Times New Roman" w:hAnsi="Times New Roman" w:cs="Times New Roman"/>
          <w:b/>
          <w:bCs/>
        </w:rPr>
        <w:t>15.2.</w:t>
      </w:r>
      <w:r w:rsidRPr="00EF53B3">
        <w:rPr>
          <w:rFonts w:ascii="Times New Roman" w:hAnsi="Times New Roman" w:cs="Times New Roman"/>
        </w:rPr>
        <w:t xml:space="preserve"> Напишите сочинение-рассуждение. Объясните, как вы понимаете смысл финала текста: </w:t>
      </w:r>
      <w:r w:rsidRPr="00EF53B3">
        <w:rPr>
          <w:rFonts w:ascii="Times New Roman" w:hAnsi="Times New Roman" w:cs="Times New Roman"/>
          <w:b/>
          <w:bCs/>
        </w:rPr>
        <w:t>«</w:t>
      </w:r>
      <w:r w:rsidRPr="00EF53B3">
        <w:rPr>
          <w:rStyle w:val="FontStyle142"/>
          <w:rFonts w:ascii="Times New Roman" w:hAnsi="Times New Roman" w:cs="Times New Roman"/>
          <w:sz w:val="24"/>
          <w:szCs w:val="24"/>
        </w:rPr>
        <w:t>Вот тут и гляди вокруг, думай, прежде чем худое слово уронить на землю, прежде чем оскорбить растение и благодать всякую</w:t>
      </w:r>
      <w:r w:rsidRPr="00EF53B3">
        <w:rPr>
          <w:rFonts w:ascii="Times New Roman" w:hAnsi="Times New Roman" w:cs="Times New Roman"/>
          <w:b/>
          <w:bCs/>
        </w:rPr>
        <w:t>».</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r w:rsidRPr="00EF53B3">
        <w:rPr>
          <w:rFonts w:ascii="Times New Roman" w:hAnsi="Times New Roman" w:cs="Times New Roman"/>
          <w:color w:val="000000"/>
          <w:sz w:val="24"/>
          <w:szCs w:val="24"/>
        </w:rPr>
        <w:t>Приведите в сочинении</w:t>
      </w:r>
      <w:r w:rsidRPr="00EF53B3">
        <w:rPr>
          <w:rFonts w:ascii="Times New Roman" w:hAnsi="Times New Roman" w:cs="Times New Roman"/>
          <w:b/>
          <w:bCs/>
          <w:color w:val="000000"/>
          <w:sz w:val="24"/>
          <w:szCs w:val="24"/>
        </w:rPr>
        <w:t xml:space="preserve"> два </w:t>
      </w:r>
      <w:r w:rsidRPr="00EF53B3">
        <w:rPr>
          <w:rFonts w:ascii="Times New Roman" w:hAnsi="Times New Roman" w:cs="Times New Roman"/>
          <w:color w:val="000000"/>
          <w:sz w:val="24"/>
          <w:szCs w:val="24"/>
        </w:rPr>
        <w:t xml:space="preserve">аргумента из прочитанного текста, подтверждающие Ваши рассуждения.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sz w:val="24"/>
          <w:szCs w:val="24"/>
        </w:rPr>
      </w:pPr>
    </w:p>
    <w:p w:rsidR="00AD2E9F" w:rsidRPr="00C864D6" w:rsidRDefault="00AD2E9F" w:rsidP="00E50663">
      <w:pPr>
        <w:autoSpaceDE w:val="0"/>
        <w:autoSpaceDN w:val="0"/>
        <w:adjustRightInd w:val="0"/>
        <w:spacing w:after="0" w:line="240" w:lineRule="auto"/>
        <w:ind w:firstLine="284"/>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15.2. Сочинение.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sz w:val="24"/>
          <w:szCs w:val="24"/>
        </w:rPr>
      </w:pPr>
    </w:p>
    <w:p w:rsidR="00AD2E9F" w:rsidRPr="00EF53B3" w:rsidRDefault="00AD2E9F" w:rsidP="00E50663">
      <w:pPr>
        <w:autoSpaceDE w:val="0"/>
        <w:autoSpaceDN w:val="0"/>
        <w:adjustRightInd w:val="0"/>
        <w:spacing w:after="0" w:line="240" w:lineRule="auto"/>
        <w:ind w:firstLine="284"/>
        <w:rPr>
          <w:rFonts w:ascii="Times New Roman" w:hAnsi="Times New Roman" w:cs="Times New Roman"/>
          <w:sz w:val="24"/>
          <w:szCs w:val="24"/>
        </w:rPr>
      </w:pPr>
      <w:r w:rsidRPr="00EF53B3">
        <w:rPr>
          <w:rFonts w:ascii="Times New Roman" w:hAnsi="Times New Roman" w:cs="Times New Roman"/>
          <w:sz w:val="24"/>
          <w:szCs w:val="24"/>
        </w:rPr>
        <w:t>«</w:t>
      </w:r>
      <w:r w:rsidRPr="00EF53B3">
        <w:rPr>
          <w:rStyle w:val="FontStyle142"/>
          <w:rFonts w:ascii="Times New Roman" w:hAnsi="Times New Roman" w:cs="Times New Roman"/>
          <w:sz w:val="24"/>
          <w:szCs w:val="24"/>
        </w:rPr>
        <w:t>Вот тут и гляди вокруг, думай, прежде чем худое слово уронить на землю, прежде чем оскорбить растение и благодать всякую</w:t>
      </w:r>
      <w:r w:rsidRPr="00EF53B3">
        <w:rPr>
          <w:rFonts w:ascii="Times New Roman" w:hAnsi="Times New Roman" w:cs="Times New Roman"/>
          <w:sz w:val="24"/>
          <w:szCs w:val="24"/>
        </w:rPr>
        <w:t xml:space="preserve">», - так заканчивает текст В. Астафьев. Эти слова я понимаю так: любое наше действие и слово может отразиться по-разному даже на растениях, поэтому перед тем, как что-то произнесёшь, надо подумать.  Чтобы доказать это обращусь к тексту.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sz w:val="24"/>
          <w:szCs w:val="24"/>
        </w:rPr>
      </w:pPr>
      <w:r w:rsidRPr="00EF53B3">
        <w:rPr>
          <w:rFonts w:ascii="Times New Roman" w:hAnsi="Times New Roman" w:cs="Times New Roman"/>
          <w:sz w:val="24"/>
          <w:szCs w:val="24"/>
        </w:rPr>
        <w:t xml:space="preserve">Например, в предложениях со 2 по 6 говорится о том, что автор пересадил к себе в сад дикую рябину, а в предложениях с 7 по 13 – о том, птицы ели ягоды только с неё.  Я считаю, что рябина так благодарила автора за то, что он забрал её с дороги. Она добром ответила на добро.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sz w:val="24"/>
          <w:szCs w:val="24"/>
        </w:rPr>
      </w:pPr>
      <w:r w:rsidRPr="00EF53B3">
        <w:rPr>
          <w:rFonts w:ascii="Times New Roman" w:hAnsi="Times New Roman" w:cs="Times New Roman"/>
          <w:sz w:val="24"/>
          <w:szCs w:val="24"/>
        </w:rPr>
        <w:t xml:space="preserve"> А вот в предложениях 21-26 говорится о том, что автор и его тётка бранили медуницу, и на следующий год она пропала. Я думаю, что медуница услышала их слова и просто исчезла, но вернулась, когда автор попросил у неё прощения.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sz w:val="24"/>
          <w:szCs w:val="24"/>
        </w:rPr>
      </w:pPr>
      <w:r w:rsidRPr="00EF53B3">
        <w:rPr>
          <w:rFonts w:ascii="Times New Roman" w:hAnsi="Times New Roman" w:cs="Times New Roman"/>
          <w:sz w:val="24"/>
          <w:szCs w:val="24"/>
        </w:rPr>
        <w:t xml:space="preserve">Итак, приведя эти примеры,  Я понял, что растения, как и люди, реагируют на слова и действия, но человека обидеть проще, поэтому лучше подумать несколько раз, чем совершить необдуманный поступок, сказать неосторожное слово.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sz w:val="24"/>
          <w:szCs w:val="24"/>
        </w:rPr>
      </w:pPr>
      <w:r w:rsidRPr="00EF53B3">
        <w:rPr>
          <w:rFonts w:ascii="Times New Roman" w:hAnsi="Times New Roman" w:cs="Times New Roman"/>
          <w:sz w:val="24"/>
          <w:szCs w:val="24"/>
        </w:rPr>
        <w:t xml:space="preserve">                                                                                       Александров Антон.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p>
    <w:p w:rsidR="00AD2E9F" w:rsidRPr="002F7B12" w:rsidRDefault="00AD2E9F" w:rsidP="00E50663">
      <w:pPr>
        <w:autoSpaceDE w:val="0"/>
        <w:autoSpaceDN w:val="0"/>
        <w:adjustRightInd w:val="0"/>
        <w:spacing w:after="0" w:line="240" w:lineRule="auto"/>
        <w:ind w:firstLine="284"/>
        <w:rPr>
          <w:rFonts w:ascii="Times New Roman" w:hAnsi="Times New Roman" w:cs="Times New Roman"/>
          <w:b/>
          <w:bCs/>
          <w:color w:val="984806"/>
          <w:sz w:val="24"/>
          <w:szCs w:val="24"/>
        </w:rPr>
      </w:pPr>
    </w:p>
    <w:p w:rsidR="00AD2E9F" w:rsidRDefault="00AD2E9F" w:rsidP="00E50663">
      <w:pPr>
        <w:autoSpaceDE w:val="0"/>
        <w:autoSpaceDN w:val="0"/>
        <w:adjustRightInd w:val="0"/>
        <w:spacing w:after="0" w:line="240" w:lineRule="auto"/>
        <w:ind w:firstLine="284"/>
        <w:rPr>
          <w:rFonts w:ascii="Times New Roman" w:hAnsi="Times New Roman" w:cs="Times New Roman"/>
          <w:b/>
          <w:bCs/>
          <w:color w:val="984806"/>
          <w:sz w:val="24"/>
          <w:szCs w:val="24"/>
        </w:rPr>
      </w:pPr>
    </w:p>
    <w:p w:rsidR="00AD2E9F" w:rsidRPr="00C864D6" w:rsidRDefault="00AD2E9F" w:rsidP="00E50663">
      <w:pPr>
        <w:autoSpaceDE w:val="0"/>
        <w:autoSpaceDN w:val="0"/>
        <w:adjustRightInd w:val="0"/>
        <w:spacing w:after="0" w:line="240" w:lineRule="auto"/>
        <w:ind w:firstLine="284"/>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15.2. Сочинение.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sz w:val="24"/>
          <w:szCs w:val="24"/>
        </w:rPr>
      </w:pPr>
      <w:r w:rsidRPr="00EF53B3">
        <w:rPr>
          <w:rFonts w:ascii="Times New Roman" w:hAnsi="Times New Roman" w:cs="Times New Roman"/>
          <w:sz w:val="24"/>
          <w:szCs w:val="24"/>
        </w:rPr>
        <w:t xml:space="preserve">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sz w:val="24"/>
          <w:szCs w:val="24"/>
        </w:rPr>
      </w:pPr>
      <w:r w:rsidRPr="00EF53B3">
        <w:rPr>
          <w:rFonts w:ascii="Times New Roman" w:hAnsi="Times New Roman" w:cs="Times New Roman"/>
          <w:sz w:val="24"/>
          <w:szCs w:val="24"/>
        </w:rPr>
        <w:t>«</w:t>
      </w:r>
      <w:r w:rsidRPr="00EF53B3">
        <w:rPr>
          <w:rStyle w:val="FontStyle142"/>
          <w:rFonts w:ascii="Times New Roman" w:hAnsi="Times New Roman" w:cs="Times New Roman"/>
          <w:sz w:val="24"/>
          <w:szCs w:val="24"/>
        </w:rPr>
        <w:t>Вот тут и гляди вокруг, думай, прежде чем худое слово уронить на землю, прежде чем оскорбить растение и благодать всякую</w:t>
      </w:r>
      <w:r w:rsidRPr="00EF53B3">
        <w:rPr>
          <w:rFonts w:ascii="Times New Roman" w:hAnsi="Times New Roman" w:cs="Times New Roman"/>
          <w:sz w:val="24"/>
          <w:szCs w:val="24"/>
        </w:rPr>
        <w:t xml:space="preserve">», - так заканчивает текст В. Астафьев. Смысл этого предложения я понимаю так. Растения, как и люди, живые существа, у которых есть душа, и поэтому они могут обидеться, если, не подумав, обронить  в их адрес «худое слово». Докажем это.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sz w:val="24"/>
          <w:szCs w:val="24"/>
        </w:rPr>
      </w:pPr>
      <w:r w:rsidRPr="00EF53B3">
        <w:rPr>
          <w:rFonts w:ascii="Times New Roman" w:hAnsi="Times New Roman" w:cs="Times New Roman"/>
          <w:sz w:val="24"/>
          <w:szCs w:val="24"/>
        </w:rPr>
        <w:t xml:space="preserve">   Герой рассказа возвращался домой «из краёв далёких» и увидел, что на обочине дороги выросла рябина. Он решил забрать её и посадить у себя в огороде. Через два года рябина «весёлая сделалась». Она благодарила его за то, что забрал от дороги и стал ухаживать, а благодарила она его тем, что давала крупные гроздья ягод.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r w:rsidRPr="00EF53B3">
        <w:rPr>
          <w:rFonts w:ascii="Times New Roman" w:hAnsi="Times New Roman" w:cs="Times New Roman"/>
          <w:sz w:val="24"/>
          <w:szCs w:val="24"/>
        </w:rPr>
        <w:t xml:space="preserve">Но однажды герой «раз-другой обругал свободные неприхотливые растения» - медуницу. Приезжает следующей весной, а растений нет. Он нашёл медуницу и извинился перед ней. Она его простила и теперь растёт «широко и привольно». Здесь мы видим, как наш герой невольно обидел растения бранными словами, а оно отреагировало. Это говорит о том, у каждого живого организма есть душа, которую легко поранить.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Астафьев напоминает нам о том, что очень важно  сначала думать, а уж потом что-то говорить или делать.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Потапов Роман.</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r w:rsidRPr="00EF53B3">
        <w:rPr>
          <w:rFonts w:ascii="Times New Roman" w:hAnsi="Times New Roman" w:cs="Times New Roman"/>
          <w:b/>
          <w:bCs/>
          <w:color w:val="000000"/>
          <w:sz w:val="24"/>
          <w:szCs w:val="24"/>
        </w:rPr>
        <w:t xml:space="preserve">15.3. </w:t>
      </w:r>
      <w:r w:rsidRPr="00EF53B3">
        <w:rPr>
          <w:rFonts w:ascii="Times New Roman" w:hAnsi="Times New Roman" w:cs="Times New Roman"/>
          <w:color w:val="000000"/>
          <w:sz w:val="24"/>
          <w:szCs w:val="24"/>
        </w:rPr>
        <w:t xml:space="preserve">Как Вы понимаете значение слова </w:t>
      </w:r>
      <w:r w:rsidRPr="00EF53B3">
        <w:rPr>
          <w:rFonts w:ascii="Times New Roman" w:hAnsi="Times New Roman" w:cs="Times New Roman"/>
          <w:b/>
          <w:bCs/>
          <w:color w:val="000000"/>
          <w:sz w:val="24"/>
          <w:szCs w:val="24"/>
        </w:rPr>
        <w:t xml:space="preserve">СИЛЬНЫЙ </w:t>
      </w:r>
      <w:r w:rsidRPr="00EF53B3">
        <w:rPr>
          <w:rFonts w:ascii="Times New Roman" w:hAnsi="Times New Roman" w:cs="Times New Roman"/>
          <w:color w:val="000000"/>
          <w:sz w:val="24"/>
          <w:szCs w:val="24"/>
        </w:rPr>
        <w:t>(человек)? Сформулируйте и прокомментируйте данное Вами определение.</w:t>
      </w:r>
      <w:r w:rsidRPr="00EF53B3">
        <w:rPr>
          <w:rFonts w:ascii="Times New Roman" w:hAnsi="Times New Roman" w:cs="Times New Roman"/>
          <w:b/>
          <w:bCs/>
          <w:color w:val="000000"/>
          <w:sz w:val="24"/>
          <w:szCs w:val="24"/>
        </w:rPr>
        <w:t xml:space="preserve"> </w:t>
      </w:r>
      <w:r w:rsidRPr="00EF53B3">
        <w:rPr>
          <w:rFonts w:ascii="Times New Roman" w:hAnsi="Times New Roman" w:cs="Times New Roman"/>
          <w:color w:val="000000"/>
          <w:sz w:val="24"/>
          <w:szCs w:val="24"/>
        </w:rPr>
        <w:t xml:space="preserve">Напишите сочинение-рассуждение на тему: </w:t>
      </w:r>
      <w:r w:rsidRPr="00EF53B3">
        <w:rPr>
          <w:rFonts w:ascii="Times New Roman" w:hAnsi="Times New Roman" w:cs="Times New Roman"/>
          <w:b/>
          <w:bCs/>
          <w:color w:val="000000"/>
          <w:sz w:val="24"/>
          <w:szCs w:val="24"/>
        </w:rPr>
        <w:t>«Какого человека можно считать сильным»,</w:t>
      </w:r>
      <w:r w:rsidRPr="00EF53B3">
        <w:rPr>
          <w:rFonts w:ascii="Times New Roman" w:hAnsi="Times New Roman" w:cs="Times New Roman"/>
          <w:color w:val="000000"/>
          <w:sz w:val="24"/>
          <w:szCs w:val="24"/>
        </w:rPr>
        <w:t xml:space="preserve"> взяв в качестве тезиса данное Вами определение.</w:t>
      </w:r>
      <w:r w:rsidRPr="00EF53B3">
        <w:rPr>
          <w:rFonts w:ascii="Times New Roman" w:hAnsi="Times New Roman" w:cs="Times New Roman"/>
          <w:b/>
          <w:bCs/>
          <w:color w:val="000000"/>
          <w:sz w:val="24"/>
          <w:szCs w:val="24"/>
        </w:rPr>
        <w:t xml:space="preserve"> </w:t>
      </w:r>
      <w:r w:rsidRPr="00EF53B3">
        <w:rPr>
          <w:rFonts w:ascii="Times New Roman" w:hAnsi="Times New Roman" w:cs="Times New Roman"/>
          <w:color w:val="000000"/>
          <w:sz w:val="24"/>
          <w:szCs w:val="24"/>
        </w:rPr>
        <w:t xml:space="preserve">Аргументируя свой тезис, приведите 2 (два) примера – аргумента, подтверждающих Ваши рассуждения: </w:t>
      </w:r>
      <w:r w:rsidRPr="00EF53B3">
        <w:rPr>
          <w:rFonts w:ascii="Times New Roman" w:hAnsi="Times New Roman" w:cs="Times New Roman"/>
          <w:b/>
          <w:bCs/>
          <w:color w:val="000000"/>
          <w:sz w:val="24"/>
          <w:szCs w:val="24"/>
        </w:rPr>
        <w:t xml:space="preserve">один пример </w:t>
      </w:r>
      <w:r w:rsidRPr="00EF53B3">
        <w:rPr>
          <w:rFonts w:ascii="Times New Roman" w:hAnsi="Times New Roman" w:cs="Times New Roman"/>
          <w:color w:val="000000"/>
          <w:sz w:val="24"/>
          <w:szCs w:val="24"/>
        </w:rPr>
        <w:t xml:space="preserve">– аргумент приведите из прочитанного текста, а </w:t>
      </w:r>
      <w:r w:rsidRPr="00EF53B3">
        <w:rPr>
          <w:rFonts w:ascii="Times New Roman" w:hAnsi="Times New Roman" w:cs="Times New Roman"/>
          <w:b/>
          <w:bCs/>
          <w:color w:val="000000"/>
          <w:sz w:val="24"/>
          <w:szCs w:val="24"/>
        </w:rPr>
        <w:t xml:space="preserve">второй </w:t>
      </w:r>
      <w:r w:rsidRPr="00EF53B3">
        <w:rPr>
          <w:rFonts w:ascii="Times New Roman" w:hAnsi="Times New Roman" w:cs="Times New Roman"/>
          <w:color w:val="000000"/>
          <w:sz w:val="24"/>
          <w:szCs w:val="24"/>
        </w:rPr>
        <w:t xml:space="preserve">– из Вашего жизненного опыта.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Pr>
          <w:noProof/>
          <w:lang w:eastAsia="ru-RU"/>
        </w:rPr>
        <w:pict>
          <v:shape id="_x0000_s1038" type="#_x0000_t75" alt="119929056_1__1003_.png" style="position:absolute;left:0;text-align:left;margin-left:278.25pt;margin-top:0;width:318.25pt;height:86.4pt;z-index:251662848;visibility:visible;mso-wrap-distance-top:13.44pt;mso-wrap-distance-bottom:2.65972mm;mso-position-horizontal:right;mso-position-horizontal-relative:margin;mso-position-vertical:bottom;mso-position-vertical-relative:margin">
            <v:imagedata r:id="rId21" o:title=""/>
            <o:lock v:ext="edit" aspectratio="f"/>
            <w10:wrap type="square" anchorx="margin" anchory="margin"/>
          </v:shape>
        </w:pict>
      </w:r>
    </w:p>
    <w:p w:rsidR="00AD2E9F" w:rsidRPr="00C864D6" w:rsidRDefault="00AD2E9F" w:rsidP="00E50663">
      <w:pPr>
        <w:autoSpaceDE w:val="0"/>
        <w:autoSpaceDN w:val="0"/>
        <w:adjustRightInd w:val="0"/>
        <w:spacing w:after="0" w:line="240" w:lineRule="auto"/>
        <w:ind w:firstLine="284"/>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15.3 Сочинение. </w:t>
      </w:r>
    </w:p>
    <w:p w:rsidR="00AD2E9F" w:rsidRPr="00C864D6" w:rsidRDefault="00AD2E9F" w:rsidP="00E50663">
      <w:pPr>
        <w:autoSpaceDE w:val="0"/>
        <w:autoSpaceDN w:val="0"/>
        <w:adjustRightInd w:val="0"/>
        <w:spacing w:after="0" w:line="240" w:lineRule="auto"/>
        <w:ind w:firstLine="284"/>
        <w:rPr>
          <w:rFonts w:ascii="Times New Roman" w:hAnsi="Times New Roman" w:cs="Times New Roman"/>
          <w:b/>
          <w:bCs/>
          <w:color w:val="984806"/>
          <w:sz w:val="28"/>
          <w:szCs w:val="28"/>
        </w:rPr>
      </w:pPr>
    </w:p>
    <w:p w:rsidR="00AD2E9F" w:rsidRPr="00C864D6" w:rsidRDefault="00AD2E9F" w:rsidP="00E50663">
      <w:pPr>
        <w:autoSpaceDE w:val="0"/>
        <w:autoSpaceDN w:val="0"/>
        <w:adjustRightInd w:val="0"/>
        <w:spacing w:after="0" w:line="240" w:lineRule="auto"/>
        <w:ind w:firstLine="284"/>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                        Какого человека можно считать сильным?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Сильный человек – это такой человек, который может извиниться первым. Он силён характером, его тяжело сломить, если он решил достичь чего-то. Я считаю, что сильным человека делают его поступки, а не его физическая сила. Сильный – это тот, кто признаёт свои ошибки и пытается исправить их. Чтобы доказать это, обратимся к тексту.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В предложениях 21-26 говорится о том, что автор бранил медуницу и она вся пропала. Он понял, что без неё плохо, что-то изменилось сразу в саду. И автор, признав свою ошибку, извинился перед медуницей. Я считаю, что это поступок человека, который силёр характером.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Недавно я смотрел передачу о том, как люди ездили по детским домам и делали детям подарки просто так, бескорыстно. По-моему, это поступок сильных людей, ведь они понимали, как тяжело этим детям пришлось в жизни, и они поддержали их, приняв на себя их печали.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Итак, сильный человек – это не тот, кто может в прямом смысле слова поднимать тяжести, а тот, кто ради чужого счастья готов сделать многое.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Александров Антон. </w:t>
      </w:r>
    </w:p>
    <w:p w:rsidR="00AD2E9F" w:rsidRPr="00C864D6" w:rsidRDefault="00AD2E9F" w:rsidP="00E50663">
      <w:pPr>
        <w:autoSpaceDE w:val="0"/>
        <w:autoSpaceDN w:val="0"/>
        <w:adjustRightInd w:val="0"/>
        <w:spacing w:after="0" w:line="240" w:lineRule="auto"/>
        <w:ind w:firstLine="284"/>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15.3. Сочинение.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Какого человека можно считать сильным?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Сильный человек- это тот, который может простить многое, может принять решение в любой ситуации и умеет бороться со своими недостатками и слабостями.</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В тексте В. Астафьева приведён пример того, что сильным может быть не только человек, а может быть, автор иносказательно говорит о необходимости этого качества у всего живого. Однажды у героя текста на огороде разрослась медуница. Во время  прополки он «раз-другой» бранил растения, на что они «обиделись» и к следующему году перестали расти. Наш герой нашёл «униженно прячущуюся» медуничку. Он извинился перед ней. Она простила и «растёт ныне по всему огороду». Я привёл пример того, что сила бывает не только физическая и что умение прощать говорит о сильном характере.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У каждого человека есть недостатки. Кто-то борется с ними, а у кого-то не хватает сил на это. Например, человек боится выступать перед большим скоплением людей. Тот, кто слаб духом, просто струсит, а сильный победит себя, и в конце концов его недостаток исчезнет и он перестанет бояться.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Сильный человек – это тот, кто свои недостатки ожжет превратить в достоинства. Ведь порой бывает так, что физически сильный человек может быть повержен морально сильным человеком.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Потапов Роман.  </w:t>
      </w: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15.3. Сочинение. </w:t>
      </w: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                      Какого человека можно считать сильным? </w:t>
      </w:r>
    </w:p>
    <w:p w:rsidR="00AD2E9F" w:rsidRPr="00EF53B3" w:rsidRDefault="00AD2E9F" w:rsidP="00E50663">
      <w:pPr>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Сильный человек – это тот, который может сделать первый шаг, который осознает свои ошибки и пытается их исправить. Это человек, который может попросить прощения, ведь обидеть легко, а извиниться сложно. </w:t>
      </w:r>
    </w:p>
    <w:p w:rsidR="00AD2E9F" w:rsidRPr="00EF53B3" w:rsidRDefault="00AD2E9F" w:rsidP="00E50663">
      <w:pPr>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В тексте В. Астафьева (предложения 21-25) сам автор делает ошибку, которую осознаёт и исправляет. В его словах о «прощении» и таится понятие «сильный человек». </w:t>
      </w:r>
    </w:p>
    <w:p w:rsidR="00AD2E9F" w:rsidRPr="00EF53B3" w:rsidRDefault="00AD2E9F" w:rsidP="00E50663">
      <w:pPr>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Самая великая сила человеческого духа заключается не в стремлении избегать неудач, а в умении подняться после каждого падения. Сильным человеком я считаю свою прабабушку. После того как умер её муж, она долго не могла отпустить прошлое и жить настоящим. Я её обняла и пожалела, но она мне сказала: «Жалость к себе, обиды на жизнь истощают нас, опустошая душу. Они заставляют нас двигаться по замкнутому кругу,  годами возвращаясь к одним и тем же горьким мыслям». </w:t>
      </w:r>
    </w:p>
    <w:p w:rsidR="00AD2E9F" w:rsidRPr="00EF53B3" w:rsidRDefault="00AD2E9F" w:rsidP="00E50663">
      <w:pPr>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Таким образом, можно подвести итог: никогда не поздно начать всё сначала. Но, чтобы начать новую жизнь, нужно отпустить прошлое, не важно, хорошим оно было или плохим. Нельзя жить вечно с кругом горьких потерь, нельзя жить с сожалением о прошлом ушедшем счастье. Всё это отнимает силы, лишая надежды на будущее.  Всё уже ушло, поэтому не нужно стараться его вернуть, ибо силы будут потрачены зря, а слезами горю не поможешь. И теперь, когда я прихожу к моей прабабушке, она рассказывает мне про ужа с улыбкой и гордостью. Не зацикливайтесь на мыслях о прошлом, живите сегодняшним днём. И тогда вас можно будет назвать сильным человеком.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color w:val="000000"/>
          <w:sz w:val="24"/>
          <w:szCs w:val="24"/>
        </w:rPr>
        <w:t xml:space="preserve">                                                                                      Фильчакова Галя. 9 класс.</w:t>
      </w:r>
    </w:p>
    <w:p w:rsidR="00AD2E9F" w:rsidRDefault="00AD2E9F" w:rsidP="00E50663">
      <w:pPr>
        <w:pStyle w:val="Style4"/>
        <w:widowControl/>
        <w:ind w:hanging="4272"/>
        <w:jc w:val="center"/>
        <w:rPr>
          <w:rStyle w:val="FontStyle143"/>
          <w:rFonts w:ascii="Times New Roman" w:hAnsi="Times New Roman" w:cs="Times New Roman"/>
          <w:sz w:val="24"/>
          <w:szCs w:val="24"/>
          <w:u w:val="single"/>
        </w:rPr>
      </w:pPr>
    </w:p>
    <w:p w:rsidR="00AD2E9F" w:rsidRPr="0007670D" w:rsidRDefault="00AD2E9F" w:rsidP="00E50663">
      <w:pPr>
        <w:pStyle w:val="Style4"/>
        <w:widowControl/>
        <w:ind w:hanging="4272"/>
        <w:jc w:val="center"/>
        <w:rPr>
          <w:rStyle w:val="FontStyle143"/>
          <w:rFonts w:ascii="Times New Roman" w:hAnsi="Times New Roman" w:cs="Times New Roman"/>
          <w:color w:val="984806"/>
          <w:sz w:val="24"/>
          <w:szCs w:val="24"/>
        </w:rPr>
      </w:pPr>
      <w:r w:rsidRPr="0007670D">
        <w:rPr>
          <w:rStyle w:val="FontStyle143"/>
          <w:rFonts w:ascii="Times New Roman" w:hAnsi="Times New Roman" w:cs="Times New Roman"/>
          <w:color w:val="984806"/>
          <w:sz w:val="24"/>
          <w:szCs w:val="24"/>
        </w:rPr>
        <w:t xml:space="preserve">ВАРИАНТ 25                                                                                                         </w:t>
      </w:r>
    </w:p>
    <w:p w:rsidR="00AD2E9F" w:rsidRPr="00EF53B3" w:rsidRDefault="00AD2E9F" w:rsidP="00E50663">
      <w:pPr>
        <w:pStyle w:val="Style62"/>
        <w:widowControl/>
        <w:spacing w:line="240" w:lineRule="auto"/>
        <w:ind w:firstLine="426"/>
        <w:rPr>
          <w:rStyle w:val="FontStyle142"/>
          <w:rFonts w:ascii="Times New Roman" w:hAnsi="Times New Roman" w:cs="Times New Roman"/>
          <w:sz w:val="24"/>
          <w:szCs w:val="24"/>
        </w:rPr>
      </w:pPr>
    </w:p>
    <w:p w:rsidR="00AD2E9F" w:rsidRPr="00EF53B3" w:rsidRDefault="00AD2E9F" w:rsidP="00E50663">
      <w:pPr>
        <w:pStyle w:val="Style62"/>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(1)В воскресенье отец разбудил меня, когда было ещё совсем темно.</w:t>
      </w:r>
    </w:p>
    <w:p w:rsidR="00AD2E9F" w:rsidRPr="00EF53B3" w:rsidRDefault="00AD2E9F" w:rsidP="00E50663">
      <w:pPr>
        <w:pStyle w:val="Style62"/>
        <w:widowControl/>
        <w:tabs>
          <w:tab w:val="left" w:pos="0"/>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 (2)Вставай-ка живо! (3)Всю красоту проспишь, соня. (4)На тетеревиный ток опоздаем!</w:t>
      </w:r>
    </w:p>
    <w:p w:rsidR="00AD2E9F" w:rsidRPr="00EF53B3" w:rsidRDefault="00AD2E9F" w:rsidP="00E50663">
      <w:pPr>
        <w:pStyle w:val="Style100"/>
        <w:widowControl/>
        <w:tabs>
          <w:tab w:val="left" w:pos="0"/>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(5)Я с трудом очнулся от дрёмы,  наскоро умылся,  выпил кружку молока и, когда я был готов, мы двинулись в путь.</w:t>
      </w:r>
    </w:p>
    <w:p w:rsidR="00AD2E9F" w:rsidRPr="00EF53B3" w:rsidRDefault="00AD2E9F" w:rsidP="00E50663">
      <w:pPr>
        <w:pStyle w:val="Style100"/>
        <w:widowControl/>
        <w:tabs>
          <w:tab w:val="left" w:pos="0"/>
        </w:tabs>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(6)По рыхлому снегу ступали наугад, то и дело проваливаясь в колдобины.  (7)Прямого пути не было, пришлось сделать крюк – обойти низину. (8)И я вспомнил, что ружьё-то мы забыли...</w:t>
      </w:r>
    </w:p>
    <w:p w:rsidR="00AD2E9F" w:rsidRPr="00EF53B3" w:rsidRDefault="00AD2E9F" w:rsidP="00E50663">
      <w:pPr>
        <w:pStyle w:val="Style48"/>
        <w:widowControl/>
        <w:tabs>
          <w:tab w:val="left" w:pos="619"/>
        </w:tabs>
        <w:spacing w:line="240" w:lineRule="auto"/>
        <w:ind w:left="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(9)Не беда, – успокоил меня отец. – Не за тем идём... </w:t>
      </w:r>
    </w:p>
    <w:p w:rsidR="00AD2E9F" w:rsidRPr="00EF53B3" w:rsidRDefault="00AD2E9F" w:rsidP="00E50663">
      <w:pPr>
        <w:pStyle w:val="Style48"/>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(10)Я   опустил   голову:   что   же   делать   в   лесу   без   ружья?! (11)Миновали железнодорожное полотно и через поле по узкой тропе заспешили к ещё сонному, голубеющему вдали лесу.</w:t>
      </w:r>
    </w:p>
    <w:p w:rsidR="00AD2E9F" w:rsidRPr="00EF53B3" w:rsidRDefault="00AD2E9F" w:rsidP="00E50663">
      <w:pPr>
        <w:pStyle w:val="Style62"/>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(12)Апрельский воздух тревожно и свежо пах талой землёй. (13)У дороги застыли  вербы   в   серебряном   пуху.   (14)Внезапно   отец  остановился,   затаил дыхание (15)Вдали, в березняке, кто-то робко, неуверенно бормотал.</w:t>
      </w:r>
    </w:p>
    <w:p w:rsidR="00AD2E9F" w:rsidRPr="00EF53B3" w:rsidRDefault="00AD2E9F" w:rsidP="00E50663">
      <w:pPr>
        <w:pStyle w:val="Style62"/>
        <w:widowControl/>
        <w:tabs>
          <w:tab w:val="left" w:pos="619"/>
        </w:tabs>
        <w:spacing w:line="240" w:lineRule="auto"/>
        <w:ind w:left="426" w:firstLine="0"/>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(16)Кто-то проснулся? – спросил я.</w:t>
      </w:r>
    </w:p>
    <w:p w:rsidR="00AD2E9F" w:rsidRPr="00EF53B3" w:rsidRDefault="00AD2E9F" w:rsidP="00E50663">
      <w:pPr>
        <w:pStyle w:val="Style62"/>
        <w:widowControl/>
        <w:tabs>
          <w:tab w:val="left" w:pos="619"/>
        </w:tabs>
        <w:spacing w:line="240" w:lineRule="auto"/>
        <w:ind w:left="426" w:firstLine="0"/>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(17)Тетерев-косач, –  ответил отец.</w:t>
      </w:r>
    </w:p>
    <w:p w:rsidR="00AD2E9F" w:rsidRPr="00EF53B3" w:rsidRDefault="00AD2E9F" w:rsidP="00E50663">
      <w:pPr>
        <w:pStyle w:val="Style62"/>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(18)Я долго  приглядывался  и заметил  на деревьях больших  чёрных птиц.  (19)Мы спустились в овраг и подошли к ним ближе.</w:t>
      </w:r>
    </w:p>
    <w:p w:rsidR="00AD2E9F" w:rsidRPr="00EF53B3" w:rsidRDefault="00AD2E9F" w:rsidP="00E50663">
      <w:pPr>
        <w:pStyle w:val="Style62"/>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(20)Тетерева не спеша поклёвывали на берёзах почки, важно прохаживались по веткам. (21)А одна птица сидела на вершине берёзы, вздувала шею, вскидывала краснобровую голову, распускала веером хвост и всё громче и сильнее бормотала: «Чуф-фых-х, бу-бу-бу». (22)Ей по очереди, с расстановкой вторили другие птицы.</w:t>
      </w:r>
    </w:p>
    <w:p w:rsidR="00AD2E9F" w:rsidRPr="00EF53B3" w:rsidRDefault="00AD2E9F" w:rsidP="00E50663">
      <w:pPr>
        <w:pStyle w:val="Style27"/>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(23)3наешь, – сказал отец, – это лучшая песня. (24)Послушаешь её, и весь месяц на душе праздник!</w:t>
      </w:r>
    </w:p>
    <w:p w:rsidR="00AD2E9F" w:rsidRPr="00EF53B3" w:rsidRDefault="00AD2E9F" w:rsidP="00E50663">
      <w:pPr>
        <w:pStyle w:val="Style62"/>
        <w:widowControl/>
        <w:tabs>
          <w:tab w:val="left" w:pos="626"/>
        </w:tabs>
        <w:spacing w:line="240" w:lineRule="auto"/>
        <w:ind w:left="426" w:firstLine="0"/>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(25)Какой?</w:t>
      </w:r>
    </w:p>
    <w:p w:rsidR="00AD2E9F" w:rsidRPr="00EF53B3" w:rsidRDefault="00AD2E9F" w:rsidP="00E50663">
      <w:pPr>
        <w:pStyle w:val="Style48"/>
        <w:widowControl/>
        <w:tabs>
          <w:tab w:val="left" w:pos="626"/>
        </w:tabs>
        <w:spacing w:line="240" w:lineRule="auto"/>
        <w:ind w:left="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(26)Весенний... (27)Конец зимнему царству... </w:t>
      </w:r>
    </w:p>
    <w:p w:rsidR="00AD2E9F" w:rsidRPr="00EF53B3" w:rsidRDefault="00AD2E9F" w:rsidP="00E50663">
      <w:pPr>
        <w:pStyle w:val="Style48"/>
        <w:widowControl/>
        <w:tabs>
          <w:tab w:val="left" w:pos="626"/>
        </w:tabs>
        <w:spacing w:line="240" w:lineRule="auto"/>
        <w:ind w:left="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(28)Отец вдохнул полной грудью воздух, снял шапку.</w:t>
      </w:r>
    </w:p>
    <w:p w:rsidR="00AD2E9F" w:rsidRPr="00EF53B3" w:rsidRDefault="00AD2E9F" w:rsidP="00E50663">
      <w:pPr>
        <w:pStyle w:val="Style27"/>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(29)Скоро у косачей пляски да игрища на болотах пойдут. (30)Музыка – лесная капель. (31)А слова какие!</w:t>
      </w:r>
    </w:p>
    <w:p w:rsidR="00AD2E9F" w:rsidRPr="00EF53B3" w:rsidRDefault="00AD2E9F" w:rsidP="00E50663">
      <w:pPr>
        <w:pStyle w:val="Style62"/>
        <w:widowControl/>
        <w:spacing w:line="240" w:lineRule="auto"/>
        <w:ind w:firstLine="426"/>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(32)Тут он подбоченился, охнул... да и запел вполголоса:</w:t>
      </w:r>
    </w:p>
    <w:p w:rsidR="00AD2E9F" w:rsidRPr="00EF53B3" w:rsidRDefault="00AD2E9F" w:rsidP="00E50663">
      <w:pPr>
        <w:pStyle w:val="Style48"/>
        <w:widowControl/>
        <w:tabs>
          <w:tab w:val="left" w:pos="634"/>
        </w:tabs>
        <w:spacing w:line="240" w:lineRule="auto"/>
        <w:ind w:left="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(33)Куплю балахон, продам шубу... </w:t>
      </w:r>
    </w:p>
    <w:p w:rsidR="00AD2E9F" w:rsidRPr="00EF53B3" w:rsidRDefault="00AD2E9F" w:rsidP="00E50663">
      <w:pPr>
        <w:pStyle w:val="Style48"/>
        <w:widowControl/>
        <w:tabs>
          <w:tab w:val="left" w:pos="0"/>
        </w:tabs>
        <w:spacing w:line="240" w:lineRule="auto"/>
        <w:ind w:firstLine="426"/>
        <w:jc w:val="lef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(34)С той поры прошло более тридцати лет, но по сей день помню холодную апрельскую ночь, неблизкий путь к лесу, серебрёный березняк, тёмные силуэты птиц и песню...</w:t>
      </w:r>
    </w:p>
    <w:p w:rsidR="00AD2E9F" w:rsidRPr="00EF53B3" w:rsidRDefault="00AD2E9F" w:rsidP="00E50663">
      <w:pPr>
        <w:spacing w:after="0" w:line="240" w:lineRule="auto"/>
        <w:ind w:firstLine="426"/>
        <w:jc w:val="righ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(По А. Баркову)*</w:t>
      </w:r>
    </w:p>
    <w:p w:rsidR="00AD2E9F" w:rsidRPr="00EF53B3" w:rsidRDefault="00AD2E9F" w:rsidP="00E50663">
      <w:pPr>
        <w:spacing w:after="0" w:line="240" w:lineRule="auto"/>
        <w:ind w:firstLine="426"/>
        <w:rPr>
          <w:rStyle w:val="FontStyle110"/>
          <w:rFonts w:ascii="Times New Roman" w:hAnsi="Times New Roman" w:cs="Times New Roman"/>
          <w:sz w:val="24"/>
          <w:szCs w:val="24"/>
        </w:rPr>
      </w:pPr>
      <w:r w:rsidRPr="00EF53B3">
        <w:rPr>
          <w:rStyle w:val="FontStyle110"/>
          <w:rFonts w:ascii="Times New Roman" w:hAnsi="Times New Roman" w:cs="Times New Roman"/>
          <w:sz w:val="24"/>
          <w:szCs w:val="24"/>
        </w:rPr>
        <w:t xml:space="preserve">* </w:t>
      </w:r>
      <w:r w:rsidRPr="00EF53B3">
        <w:rPr>
          <w:rStyle w:val="FontStyle110"/>
          <w:rFonts w:ascii="Times New Roman" w:hAnsi="Times New Roman" w:cs="Times New Roman"/>
          <w:b/>
          <w:bCs/>
          <w:sz w:val="24"/>
          <w:szCs w:val="24"/>
        </w:rPr>
        <w:t xml:space="preserve">Барков </w:t>
      </w:r>
      <w:r w:rsidRPr="00EF53B3">
        <w:rPr>
          <w:rStyle w:val="FontStyle111"/>
          <w:rFonts w:ascii="Times New Roman" w:hAnsi="Times New Roman" w:cs="Times New Roman"/>
          <w:spacing w:val="10"/>
          <w:sz w:val="24"/>
          <w:szCs w:val="24"/>
        </w:rPr>
        <w:t>Александр</w:t>
      </w:r>
      <w:r w:rsidRPr="00EF53B3">
        <w:rPr>
          <w:rStyle w:val="FontStyle111"/>
          <w:rFonts w:ascii="Times New Roman" w:hAnsi="Times New Roman" w:cs="Times New Roman"/>
          <w:sz w:val="24"/>
          <w:szCs w:val="24"/>
        </w:rPr>
        <w:t xml:space="preserve"> </w:t>
      </w:r>
      <w:r w:rsidRPr="00EF53B3">
        <w:rPr>
          <w:rStyle w:val="FontStyle110"/>
          <w:rFonts w:ascii="Times New Roman" w:hAnsi="Times New Roman" w:cs="Times New Roman"/>
          <w:b/>
          <w:bCs/>
          <w:sz w:val="24"/>
          <w:szCs w:val="24"/>
        </w:rPr>
        <w:t>Сергеевич</w:t>
      </w:r>
      <w:r w:rsidRPr="00EF53B3">
        <w:rPr>
          <w:rStyle w:val="FontStyle110"/>
          <w:rFonts w:ascii="Times New Roman" w:hAnsi="Times New Roman" w:cs="Times New Roman"/>
          <w:sz w:val="24"/>
          <w:szCs w:val="24"/>
        </w:rPr>
        <w:t xml:space="preserve"> (1873-1953) </w:t>
      </w:r>
      <w:r w:rsidRPr="00EF53B3">
        <w:rPr>
          <w:rStyle w:val="FontStyle142"/>
          <w:rFonts w:ascii="Times New Roman" w:hAnsi="Times New Roman" w:cs="Times New Roman"/>
          <w:sz w:val="24"/>
          <w:szCs w:val="24"/>
        </w:rPr>
        <w:t>–</w:t>
      </w:r>
      <w:r w:rsidRPr="00EF53B3">
        <w:rPr>
          <w:rStyle w:val="FontStyle154"/>
          <w:rFonts w:ascii="Times New Roman" w:hAnsi="Times New Roman" w:cs="Times New Roman"/>
          <w:sz w:val="24"/>
          <w:szCs w:val="24"/>
        </w:rPr>
        <w:t xml:space="preserve"> </w:t>
      </w:r>
      <w:r w:rsidRPr="00EF53B3">
        <w:rPr>
          <w:rStyle w:val="FontStyle110"/>
          <w:rFonts w:ascii="Times New Roman" w:hAnsi="Times New Roman" w:cs="Times New Roman"/>
          <w:sz w:val="24"/>
          <w:szCs w:val="24"/>
        </w:rPr>
        <w:t>известный физико-географ доктор географических наук. Является создателем учебников, пособий по преподаванию географии в школе.</w:t>
      </w:r>
    </w:p>
    <w:p w:rsidR="00AD2E9F" w:rsidRPr="00EF53B3" w:rsidRDefault="00AD2E9F" w:rsidP="00E50663">
      <w:pPr>
        <w:pStyle w:val="Style27"/>
        <w:widowControl/>
        <w:spacing w:line="240" w:lineRule="auto"/>
        <w:rPr>
          <w:rFonts w:ascii="Times New Roman" w:hAnsi="Times New Roman" w:cs="Times New Roman"/>
          <w:b/>
          <w:bCs/>
        </w:rPr>
      </w:pPr>
    </w:p>
    <w:p w:rsidR="00AD2E9F" w:rsidRPr="00EF53B3" w:rsidRDefault="00AD2E9F" w:rsidP="00E50663">
      <w:pPr>
        <w:pStyle w:val="Style27"/>
        <w:widowControl/>
        <w:spacing w:line="240" w:lineRule="auto"/>
        <w:rPr>
          <w:rFonts w:ascii="Times New Roman" w:hAnsi="Times New Roman" w:cs="Times New Roman"/>
          <w:color w:val="000000"/>
        </w:rPr>
      </w:pPr>
      <w:r w:rsidRPr="00101555">
        <w:rPr>
          <w:rFonts w:ascii="Times New Roman" w:hAnsi="Times New Roman" w:cs="Times New Roman"/>
          <w:b/>
          <w:bCs/>
          <w:noProof/>
        </w:rPr>
        <w:pict>
          <v:shape id="Рисунок 11" o:spid="_x0000_i1027" type="#_x0000_t75" alt="nice-quotes-thoughts-complicated-answer-question-best-great.jpg" style="width:160.5pt;height:92.25pt;visibility:visible">
            <v:imagedata r:id="rId22" o:title="" croptop="-650f" cropbottom="-975f" cropright="-246f"/>
            <o:lock v:ext="edit" aspectratio="f"/>
          </v:shape>
        </w:pict>
      </w:r>
      <w:r w:rsidRPr="00CA15FB">
        <w:rPr>
          <w:rFonts w:ascii="Times New Roman" w:hAnsi="Times New Roman" w:cs="Times New Roman"/>
          <w:b/>
          <w:bCs/>
        </w:rPr>
        <w:t xml:space="preserve"> </w:t>
      </w:r>
      <w:r w:rsidRPr="00EF53B3">
        <w:rPr>
          <w:rFonts w:ascii="Times New Roman" w:hAnsi="Times New Roman" w:cs="Times New Roman"/>
          <w:b/>
          <w:bCs/>
        </w:rPr>
        <w:t>15.2.</w:t>
      </w:r>
      <w:r w:rsidRPr="00EF53B3">
        <w:rPr>
          <w:rFonts w:ascii="Times New Roman" w:hAnsi="Times New Roman" w:cs="Times New Roman"/>
        </w:rPr>
        <w:t xml:space="preserve"> Напишите сочинение-рассуждение. Объясните, как вы понимаете смысл финала текста: </w:t>
      </w:r>
      <w:r w:rsidRPr="00EF53B3">
        <w:rPr>
          <w:rFonts w:ascii="Times New Roman" w:hAnsi="Times New Roman" w:cs="Times New Roman"/>
          <w:b/>
          <w:bCs/>
        </w:rPr>
        <w:t>«С той поры прошло более тридцати лет, но по сей день помню холодную апрельскую ночь, неблизкий путь к лесу, серебрёный березняк, тёмные силуэты птиц и песню...».</w:t>
      </w:r>
      <w:r>
        <w:rPr>
          <w:rFonts w:ascii="Times New Roman" w:hAnsi="Times New Roman" w:cs="Times New Roman"/>
          <w:b/>
          <w:bCs/>
        </w:rPr>
        <w:t xml:space="preserve"> </w:t>
      </w:r>
      <w:r w:rsidRPr="00EF53B3">
        <w:rPr>
          <w:rFonts w:ascii="Times New Roman" w:hAnsi="Times New Roman" w:cs="Times New Roman"/>
          <w:color w:val="000000"/>
        </w:rPr>
        <w:t>Приведите в сочинении</w:t>
      </w:r>
      <w:r w:rsidRPr="00EF53B3">
        <w:rPr>
          <w:rFonts w:ascii="Times New Roman" w:hAnsi="Times New Roman" w:cs="Times New Roman"/>
          <w:b/>
          <w:bCs/>
          <w:color w:val="000000"/>
        </w:rPr>
        <w:t xml:space="preserve"> два </w:t>
      </w:r>
      <w:r w:rsidRPr="00EF53B3">
        <w:rPr>
          <w:rFonts w:ascii="Times New Roman" w:hAnsi="Times New Roman" w:cs="Times New Roman"/>
          <w:color w:val="000000"/>
        </w:rPr>
        <w:t>аргумента из прочитанного текста, подтверждающие Ваши рассуждения. Приводя примеры, указывайте номера нужных предложений или применяйте цитирование.</w:t>
      </w:r>
    </w:p>
    <w:p w:rsidR="00AD2E9F" w:rsidRPr="00EF53B3" w:rsidRDefault="00AD2E9F" w:rsidP="00E50663">
      <w:pPr>
        <w:autoSpaceDE w:val="0"/>
        <w:autoSpaceDN w:val="0"/>
        <w:adjustRightInd w:val="0"/>
        <w:spacing w:after="0" w:line="240" w:lineRule="auto"/>
        <w:ind w:firstLine="284"/>
        <w:jc w:val="both"/>
        <w:rPr>
          <w:rFonts w:ascii="Times New Roman" w:hAnsi="Times New Roman" w:cs="Times New Roman"/>
          <w:b/>
          <w:bCs/>
          <w:color w:val="000000"/>
          <w:sz w:val="24"/>
          <w:szCs w:val="24"/>
        </w:rPr>
      </w:pP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r w:rsidRPr="00EF53B3">
        <w:rPr>
          <w:rFonts w:ascii="Times New Roman" w:hAnsi="Times New Roman" w:cs="Times New Roman"/>
          <w:b/>
          <w:bCs/>
          <w:color w:val="000000"/>
          <w:sz w:val="24"/>
          <w:szCs w:val="24"/>
        </w:rPr>
        <w:t xml:space="preserve">15.3. </w:t>
      </w:r>
      <w:r w:rsidRPr="00EF53B3">
        <w:rPr>
          <w:rFonts w:ascii="Times New Roman" w:hAnsi="Times New Roman" w:cs="Times New Roman"/>
          <w:color w:val="000000"/>
          <w:sz w:val="24"/>
          <w:szCs w:val="24"/>
        </w:rPr>
        <w:t xml:space="preserve"> Как Вы понимаете значение слова КРАСОТА? Сформулируйте и прокомментируйте данное Вами определение. Напишите сочинение-рассуждение на тему</w:t>
      </w:r>
      <w:r w:rsidRPr="00EF53B3">
        <w:rPr>
          <w:rFonts w:ascii="Times New Roman" w:hAnsi="Times New Roman" w:cs="Times New Roman"/>
          <w:b/>
          <w:bCs/>
          <w:color w:val="000000"/>
          <w:sz w:val="24"/>
          <w:szCs w:val="24"/>
        </w:rPr>
        <w:t>: «Что такое красота»</w:t>
      </w:r>
      <w:r w:rsidRPr="00EF53B3">
        <w:rPr>
          <w:rFonts w:ascii="Times New Roman" w:hAnsi="Times New Roman" w:cs="Times New Roman"/>
          <w:color w:val="000000"/>
          <w:sz w:val="24"/>
          <w:szCs w:val="24"/>
        </w:rPr>
        <w:t xml:space="preserve">, взяв в качестве тезиса данное Вами определение. Аргументируя свой тезис, приведите 2 (два) примера – аргумента, подтверждающих Ваши рассуждения: </w:t>
      </w:r>
      <w:r w:rsidRPr="00EF53B3">
        <w:rPr>
          <w:rFonts w:ascii="Times New Roman" w:hAnsi="Times New Roman" w:cs="Times New Roman"/>
          <w:b/>
          <w:bCs/>
          <w:color w:val="000000"/>
          <w:sz w:val="24"/>
          <w:szCs w:val="24"/>
        </w:rPr>
        <w:t xml:space="preserve">один пример </w:t>
      </w:r>
      <w:r w:rsidRPr="00EF53B3">
        <w:rPr>
          <w:rFonts w:ascii="Times New Roman" w:hAnsi="Times New Roman" w:cs="Times New Roman"/>
          <w:color w:val="000000"/>
          <w:sz w:val="24"/>
          <w:szCs w:val="24"/>
        </w:rPr>
        <w:t xml:space="preserve">– аргумент приведите из прочитанного текста, а </w:t>
      </w:r>
      <w:r w:rsidRPr="00EF53B3">
        <w:rPr>
          <w:rFonts w:ascii="Times New Roman" w:hAnsi="Times New Roman" w:cs="Times New Roman"/>
          <w:b/>
          <w:bCs/>
          <w:color w:val="000000"/>
          <w:sz w:val="24"/>
          <w:szCs w:val="24"/>
        </w:rPr>
        <w:t xml:space="preserve">второй </w:t>
      </w:r>
      <w:r w:rsidRPr="00EF53B3">
        <w:rPr>
          <w:rFonts w:ascii="Times New Roman" w:hAnsi="Times New Roman" w:cs="Times New Roman"/>
          <w:color w:val="000000"/>
          <w:sz w:val="24"/>
          <w:szCs w:val="24"/>
        </w:rPr>
        <w:t xml:space="preserve">– из Вашего жизненного опыта. </w:t>
      </w:r>
    </w:p>
    <w:p w:rsidR="00AD2E9F" w:rsidRPr="00EF53B3" w:rsidRDefault="00AD2E9F" w:rsidP="00E50663">
      <w:pPr>
        <w:rPr>
          <w:rFonts w:ascii="Times New Roman" w:hAnsi="Times New Roman" w:cs="Times New Roman"/>
          <w:b/>
          <w:bCs/>
          <w:sz w:val="24"/>
          <w:szCs w:val="24"/>
        </w:rPr>
      </w:pP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15.2. Сочинение.  </w:t>
      </w:r>
    </w:p>
    <w:p w:rsidR="00AD2E9F" w:rsidRPr="00EF53B3" w:rsidRDefault="00AD2E9F" w:rsidP="00E50663">
      <w:pPr>
        <w:pStyle w:val="Style27"/>
        <w:widowControl/>
        <w:spacing w:line="240" w:lineRule="auto"/>
        <w:rPr>
          <w:rFonts w:ascii="Times New Roman" w:hAnsi="Times New Roman" w:cs="Times New Roman"/>
        </w:rPr>
      </w:pPr>
      <w:r w:rsidRPr="00EF53B3">
        <w:rPr>
          <w:rFonts w:ascii="Times New Roman" w:hAnsi="Times New Roman" w:cs="Times New Roman"/>
        </w:rPr>
        <w:t xml:space="preserve"> Текст А. Баркова заканчивается такими словами: «С той поры прошло более тридцати лет, но по сей день помню холодную апрельскую ночь, неблизкий путь к лесу, серебрёный березняк, тёмные силуэты птиц и песню...». В чём же заключается смысл финальных строк? Я думаю, в том, что в ту самую ночь автору довелось пережить такие необычные и поразившие его вещи, что они запомнились ему на всю жизнь. </w:t>
      </w:r>
    </w:p>
    <w:p w:rsidR="00AD2E9F" w:rsidRPr="00EF53B3" w:rsidRDefault="00AD2E9F" w:rsidP="00E50663">
      <w:pPr>
        <w:pStyle w:val="Style27"/>
        <w:widowControl/>
        <w:spacing w:line="240" w:lineRule="auto"/>
        <w:rPr>
          <w:rStyle w:val="FontStyle142"/>
          <w:rFonts w:ascii="Times New Roman" w:hAnsi="Times New Roman" w:cs="Times New Roman"/>
          <w:sz w:val="24"/>
          <w:szCs w:val="24"/>
        </w:rPr>
      </w:pPr>
      <w:r w:rsidRPr="00EF53B3">
        <w:rPr>
          <w:rFonts w:ascii="Times New Roman" w:hAnsi="Times New Roman" w:cs="Times New Roman"/>
        </w:rPr>
        <w:t xml:space="preserve"> Во-первых, это долгий и тяжёлый путь. Ведь прямой дороги не было, ступать приходилось «наугад, </w:t>
      </w:r>
      <w:r w:rsidRPr="00EF53B3">
        <w:rPr>
          <w:rStyle w:val="FontStyle142"/>
          <w:rFonts w:ascii="Times New Roman" w:hAnsi="Times New Roman" w:cs="Times New Roman"/>
          <w:sz w:val="24"/>
          <w:szCs w:val="24"/>
        </w:rPr>
        <w:t xml:space="preserve">то и дело проваливаясь в колдобины».  Не стоит забывать и про беспокойство мальчика, ведь темно, лес, а ружьё они с отцом не взяли. </w:t>
      </w:r>
    </w:p>
    <w:p w:rsidR="00AD2E9F" w:rsidRPr="00EF53B3" w:rsidRDefault="00AD2E9F" w:rsidP="00E50663">
      <w:pPr>
        <w:pStyle w:val="Style27"/>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А во-вторых, это, конечно же, тетеревиная песня. Ведь она была действительно красива, и особое значение ей придавали слова отца о том, что символизирует она весну, «конец зимнему царству», «на душе праздник». </w:t>
      </w:r>
    </w:p>
    <w:p w:rsidR="00AD2E9F" w:rsidRPr="00EF53B3" w:rsidRDefault="00AD2E9F" w:rsidP="00E50663">
      <w:pPr>
        <w:pStyle w:val="Style27"/>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Таким образом, финал текста показывает нам авторское отношение к той самой апрельской ночи, которая запомнилась ему на долгие годы прогулкой с отцом в лес и прекрасной песней птиц.                   160 слов. </w:t>
      </w:r>
    </w:p>
    <w:p w:rsidR="00AD2E9F" w:rsidRPr="00EF53B3" w:rsidRDefault="00AD2E9F" w:rsidP="00E50663">
      <w:pPr>
        <w:pStyle w:val="Style27"/>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Добренькая Александра. </w:t>
      </w: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15.2. Сочинение.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«С той поры прошло более тридцати лет, но по сей день помню холодную апрельскую ночь, неблизкий путь к лесу, серебрёный березняк, тёмные силуэты птиц и песню...» - так заканчивает текст А. Барков. Я думаю, что этими словами автор хотел показать то, что самые яркие события в нашей жизни не забываются. Возможно, что это происходит от яркого впечатления от увиденной красоты, а может, оттого, что рядом с тобою близкий человек.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Всё, что дорого твоим близким, становится дорогим и для тебя, Например, автор не понимал ни причины похода в лес, ни цели, но, увидев тетеревов и счастливого отца, он начал понимать  всю драгоценность и хрупкость этого момента.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Но ведь есть ещё и сила природы, сила её красоты… Она зачаровывает своей загадочностью. Так она очаровала отца автора, да и его самого (предложения 28, 32).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я думаю, что своим текстом автор  хотел раскрыть красоту природы и хрупкость каждого момента, которые надо беречь и хранить в памяти всю недолгую человеческую жизнь.  158 слов.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Кракулева Маргарита.</w:t>
      </w:r>
    </w:p>
    <w:p w:rsidR="00AD2E9F" w:rsidRDefault="00AD2E9F" w:rsidP="00E50663">
      <w:pPr>
        <w:rPr>
          <w:rFonts w:ascii="Times New Roman" w:hAnsi="Times New Roman" w:cs="Times New Roman"/>
          <w:b/>
          <w:bCs/>
          <w:color w:val="984806"/>
          <w:sz w:val="24"/>
          <w:szCs w:val="24"/>
        </w:rPr>
      </w:pP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15.3. Сочинение.                        Что такое красота?</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Красота – субъективное понятие, то, что доставляет эстетическое и нравственное удовольствие. Это не обязательно внешний признак, ведь красивым может считаться всё то, что радует не только взор, но и, к примеру, слух.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 тексте А. Баркова перед нами предстаёт пример той самой красоты звука, которая воспринимается героями как символ счастья, «конец зимнему царству». Тетеревиная песня своим великолепием дарит «праздник душе», искреннюю радость.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 жизни красота везде окружает нас. Все мы знаем, как прекрасно северное сияние, Это природное явление своей необычностью, яркостью, обилием и переливами оттенков различных красок заставляет людей обращать на себя взор и любоваться.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красота – субъективное понятие, то Что доставляет удовольствие. Но не стоит забывать, что на данное понятие оказывает определённое влияние вкус. И то, что кто-то считает красивым, другому может показаться совершенно непримечательным, а иногда даже уродливым. 133 слова. </w:t>
      </w:r>
    </w:p>
    <w:p w:rsidR="00AD2E9F" w:rsidRPr="00EF53B3" w:rsidRDefault="00AD2E9F" w:rsidP="00E50663">
      <w:pPr>
        <w:pStyle w:val="Style27"/>
        <w:widowControl/>
        <w:spacing w:line="240" w:lineRule="auto"/>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Добренькая Александра. </w:t>
      </w:r>
    </w:p>
    <w:p w:rsidR="00AD2E9F" w:rsidRDefault="00AD2E9F" w:rsidP="00E50663">
      <w:pPr>
        <w:rPr>
          <w:rFonts w:ascii="Times New Roman" w:hAnsi="Times New Roman" w:cs="Times New Roman"/>
          <w:b/>
          <w:bCs/>
          <w:sz w:val="24"/>
          <w:szCs w:val="24"/>
        </w:rPr>
      </w:pPr>
      <w:r w:rsidRPr="00101555">
        <w:rPr>
          <w:rFonts w:ascii="Times New Roman" w:hAnsi="Times New Roman" w:cs="Times New Roman"/>
          <w:b/>
          <w:bCs/>
          <w:noProof/>
          <w:sz w:val="24"/>
          <w:szCs w:val="24"/>
          <w:lang w:eastAsia="ru-RU"/>
        </w:rPr>
        <w:pict>
          <v:shape id="Рисунок 12" o:spid="_x0000_i1028" type="#_x0000_t75" alt="r_673278_u4a7g6krf16yozjpd4cj.jpg" style="width:260.25pt;height:180pt;visibility:visible">
            <v:imagedata r:id="rId23" o:title="" croptop="-332f" cropbottom="-517f" cropleft="-114f" cropright="-50f"/>
            <o:lock v:ext="edit" aspectratio="f"/>
          </v:shape>
        </w:pict>
      </w: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15.3. Сочинение.  </w:t>
      </w: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                                             Что такое красота? </w:t>
      </w:r>
    </w:p>
    <w:p w:rsidR="00AD2E9F" w:rsidRPr="00EF53B3" w:rsidRDefault="00AD2E9F" w:rsidP="00E50663">
      <w:pPr>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Красивым можно назвать то, что  отличается не только внешней  красотой, но и глубиной внутреннего содержания. Такое определение я считаю единственно правильным. </w:t>
      </w:r>
    </w:p>
    <w:p w:rsidR="00AD2E9F" w:rsidRPr="00EF53B3" w:rsidRDefault="00AD2E9F" w:rsidP="00E50663">
      <w:pPr>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Так, в тексте А. Баркова красота момента тетеревиного пения навсегда запала в душу автора. Ведь этот момент от множества других отличало не только внешнее великолепие природы, но и глубина содержания. Во-первых, этот поход можно назвать прекрасным, так как автор пошёл в лес с отцом – дорогим ему человеком. Во-вторых, эти песни означали начало весны, а весна всегда олицетворяется с чем-то хорошим и добрым, с началом жизни. </w:t>
      </w:r>
    </w:p>
    <w:p w:rsidR="00AD2E9F" w:rsidRPr="00EF53B3" w:rsidRDefault="00AD2E9F" w:rsidP="00E50663">
      <w:pPr>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В жизнедеятельности человека есть тысячи моментов, которые, как кадры киноплёнки, остаются в нашей памяти, но лишь некоторым из них мы придаём особое значение. Такие моменты всегда носят глубокий и личный характер. Даже обычный поход или поездка могут оказаться подобным кадром, если рядом  с вами есть очень дорогой и близкий человек. Любимым моментом в моей жизни наша первая семейная поездка в Петрозаводск.  Многие посчитают это незначительным, но я была очень счастлива тогда, ведь мы ехали «в полном составе», а сейчас некоторых дорогих мне людей уже нет, и подобная поездка никогда уже не повторится…</w:t>
      </w:r>
    </w:p>
    <w:p w:rsidR="00AD2E9F" w:rsidRPr="00EF53B3" w:rsidRDefault="00AD2E9F" w:rsidP="00E50663">
      <w:pPr>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Таким образом, я думаю, что красота – это очень глубокое понятие, которое е может ограничиться лишь внешней прелестью. Истинная красота – это красота человеческого общения.  201 слово. </w:t>
      </w:r>
    </w:p>
    <w:p w:rsidR="00AD2E9F" w:rsidRPr="00260EBE"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Кракулева Маргарита.</w:t>
      </w:r>
    </w:p>
    <w:p w:rsidR="00AD2E9F" w:rsidRPr="0007670D" w:rsidRDefault="00AD2E9F" w:rsidP="00E50663">
      <w:pPr>
        <w:pStyle w:val="Style4"/>
        <w:widowControl/>
        <w:ind w:hanging="4272"/>
        <w:jc w:val="center"/>
        <w:rPr>
          <w:rStyle w:val="FontStyle143"/>
          <w:rFonts w:ascii="Times New Roman" w:hAnsi="Times New Roman" w:cs="Times New Roman"/>
          <w:color w:val="984806"/>
          <w:sz w:val="24"/>
          <w:szCs w:val="24"/>
        </w:rPr>
      </w:pPr>
      <w:r w:rsidRPr="0007670D">
        <w:rPr>
          <w:rStyle w:val="FontStyle143"/>
          <w:rFonts w:ascii="Times New Roman" w:hAnsi="Times New Roman" w:cs="Times New Roman"/>
          <w:color w:val="984806"/>
          <w:sz w:val="24"/>
          <w:szCs w:val="24"/>
        </w:rPr>
        <w:t xml:space="preserve">ВАРИАНТ 27                                                                                                         </w:t>
      </w:r>
    </w:p>
    <w:p w:rsidR="00AD2E9F" w:rsidRPr="00EF53B3" w:rsidRDefault="00AD2E9F" w:rsidP="00E50663">
      <w:pPr>
        <w:pStyle w:val="Style4"/>
        <w:widowControl/>
        <w:ind w:hanging="4272"/>
        <w:jc w:val="center"/>
        <w:rPr>
          <w:rStyle w:val="FontStyle143"/>
          <w:rFonts w:ascii="Times New Roman" w:hAnsi="Times New Roman" w:cs="Times New Roman"/>
          <w:sz w:val="24"/>
          <w:szCs w:val="24"/>
        </w:rPr>
      </w:pPr>
    </w:p>
    <w:p w:rsidR="00AD2E9F" w:rsidRPr="00EF53B3" w:rsidRDefault="00AD2E9F" w:rsidP="00E50663">
      <w:pPr>
        <w:autoSpaceDE w:val="0"/>
        <w:autoSpaceDN w:val="0"/>
        <w:adjustRightInd w:val="0"/>
        <w:spacing w:after="0" w:line="240" w:lineRule="auto"/>
        <w:ind w:firstLine="288"/>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(1)Был октябрь, на лугах гуляло стадо, и доносило дымом с картофельных полей. (2)Я шёл медленно, рассматривая перелески, деревеньку за лощиной, и вдруг ясно представил живого Некрасова. (3)Ведь он в этих местах охотился, бродил с ружьём. (4)Может, у этих старых дуплистых берёзок он и останавливался, отдыхая на пригорке, беседовал с деревенскими ребятишками, думал, слагал строки своих стихов. (5)Может, потому как живой и видится на этих дорогах Некрасов, что он создал, бывая здесь, много поэтических произведений, воспел красоту верхневолжской природы.</w:t>
      </w:r>
    </w:p>
    <w:p w:rsidR="00AD2E9F" w:rsidRPr="00EF53B3" w:rsidRDefault="00AD2E9F" w:rsidP="00E50663">
      <w:pPr>
        <w:autoSpaceDE w:val="0"/>
        <w:autoSpaceDN w:val="0"/>
        <w:adjustRightInd w:val="0"/>
        <w:spacing w:after="0" w:line="240" w:lineRule="auto"/>
        <w:ind w:firstLine="288"/>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(6)Сама по себе природа вечна и почти неизменна. (7)Пройдёт сто лет, люди придумают новые машины, побывают на Марсе, а леса будут такими же, и так же будет пригоршнями разбрасывать ветер золотой берёзовый лист. (8)И так же, как</w:t>
      </w:r>
      <w:r w:rsidRPr="00EF53B3">
        <w:rPr>
          <w:rFonts w:ascii="Times New Roman" w:hAnsi="Times New Roman" w:cs="Times New Roman"/>
          <w:b/>
          <w:bCs/>
          <w:color w:val="000000"/>
          <w:sz w:val="24"/>
          <w:szCs w:val="24"/>
        </w:rPr>
        <w:t xml:space="preserve"> </w:t>
      </w:r>
      <w:r w:rsidRPr="00EF53B3">
        <w:rPr>
          <w:rFonts w:ascii="Times New Roman" w:hAnsi="Times New Roman" w:cs="Times New Roman"/>
          <w:color w:val="000000"/>
          <w:sz w:val="24"/>
          <w:szCs w:val="24"/>
        </w:rPr>
        <w:t>сейчас, природа будет будить в человеке порывы творчества. (9)И так же будет страдать, ненавидеть и любить человек...</w:t>
      </w:r>
    </w:p>
    <w:p w:rsidR="00AD2E9F" w:rsidRPr="00EF53B3" w:rsidRDefault="00AD2E9F" w:rsidP="00E50663">
      <w:pPr>
        <w:autoSpaceDE w:val="0"/>
        <w:autoSpaceDN w:val="0"/>
        <w:adjustRightInd w:val="0"/>
        <w:spacing w:after="0" w:line="240" w:lineRule="auto"/>
        <w:ind w:firstLine="288"/>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(10)Плыли мы как-то вниз по Ветлуге на старой деревянной барже. (11)Рабочие леспромхоза, их было человек десять, играли в карты, лениво переговаривались и курили. (12)А две поварихи и женщина из района сидели на корме и ели яблоки. (13)Река сначала была узкой, берега унылы, с лозняком и ольхой, с корягами на белом песке. (14)Но вот баржа обогнула отмель и вышла на широкий простор. (15)Глубокая и тихая вода лакированно блестела, словно в реку вылили масло, и в это чёрное зеркало смотрелись с обрыва задумчивые ели, тонкие березки, тронутые желтизной. (16)Рабочие отложили карты, а женщины перестали есть. (17)Несколько минут стояла тишина. (18)Только катер постреливал глушителем да за кормой вскипала пена.</w:t>
      </w:r>
    </w:p>
    <w:p w:rsidR="00AD2E9F" w:rsidRPr="00EF53B3" w:rsidRDefault="00AD2E9F" w:rsidP="00E50663">
      <w:pPr>
        <w:tabs>
          <w:tab w:val="left" w:pos="1498"/>
        </w:tabs>
        <w:autoSpaceDE w:val="0"/>
        <w:autoSpaceDN w:val="0"/>
        <w:adjustRightInd w:val="0"/>
        <w:spacing w:after="0" w:line="240" w:lineRule="auto"/>
        <w:ind w:firstLine="288"/>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(19)Вскоре мы вышли на самую середину реки, и, когда за изгибом показался</w:t>
      </w:r>
      <w:r w:rsidRPr="00EF53B3">
        <w:rPr>
          <w:rFonts w:ascii="Times New Roman" w:hAnsi="Times New Roman" w:cs="Times New Roman"/>
          <w:color w:val="000000"/>
          <w:sz w:val="24"/>
          <w:szCs w:val="24"/>
        </w:rPr>
        <w:br/>
        <w:t>хуторок с убегающей в поле дорогой, женщина склонила голову набок и запела</w:t>
      </w:r>
      <w:r w:rsidRPr="00EF53B3">
        <w:rPr>
          <w:rFonts w:ascii="Times New Roman" w:hAnsi="Times New Roman" w:cs="Times New Roman"/>
          <w:color w:val="000000"/>
          <w:sz w:val="24"/>
          <w:szCs w:val="24"/>
        </w:rPr>
        <w:br/>
        <w:t>тихо:</w:t>
      </w:r>
    </w:p>
    <w:p w:rsidR="00AD2E9F" w:rsidRPr="00EF53B3" w:rsidRDefault="00AD2E9F" w:rsidP="00E50663">
      <w:pPr>
        <w:tabs>
          <w:tab w:val="left" w:pos="1606"/>
        </w:tabs>
        <w:autoSpaceDE w:val="0"/>
        <w:autoSpaceDN w:val="0"/>
        <w:adjustRightInd w:val="0"/>
        <w:spacing w:after="0" w:line="240" w:lineRule="auto"/>
        <w:ind w:left="284" w:firstLine="4"/>
        <w:rPr>
          <w:rFonts w:ascii="Times New Roman" w:hAnsi="Times New Roman" w:cs="Times New Roman"/>
          <w:color w:val="000000"/>
          <w:sz w:val="24"/>
          <w:szCs w:val="24"/>
        </w:rPr>
      </w:pPr>
      <w:r w:rsidRPr="00EF53B3">
        <w:rPr>
          <w:rFonts w:ascii="Times New Roman" w:hAnsi="Times New Roman" w:cs="Times New Roman"/>
          <w:color w:val="000000"/>
          <w:sz w:val="24"/>
          <w:szCs w:val="24"/>
        </w:rPr>
        <w:t>(20)Куда бежишь, тропинка милая,</w:t>
      </w:r>
      <w:r w:rsidRPr="00EF53B3">
        <w:rPr>
          <w:rFonts w:ascii="Times New Roman" w:hAnsi="Times New Roman" w:cs="Times New Roman"/>
          <w:color w:val="000000"/>
          <w:sz w:val="24"/>
          <w:szCs w:val="24"/>
        </w:rPr>
        <w:br/>
        <w:t>Куда зовёшь, куда ведёшь...</w:t>
      </w:r>
    </w:p>
    <w:p w:rsidR="00AD2E9F" w:rsidRPr="00EF53B3" w:rsidRDefault="00AD2E9F" w:rsidP="00E50663">
      <w:pPr>
        <w:tabs>
          <w:tab w:val="left" w:pos="1505"/>
        </w:tabs>
        <w:autoSpaceDE w:val="0"/>
        <w:autoSpaceDN w:val="0"/>
        <w:adjustRightInd w:val="0"/>
        <w:spacing w:after="0" w:line="240" w:lineRule="auto"/>
        <w:ind w:firstLine="288"/>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(21)Поварихи тоже стали глядеть на дорогу и, пока женщина делала паузу, как</w:t>
      </w:r>
      <w:r w:rsidRPr="00EF53B3">
        <w:rPr>
          <w:rFonts w:ascii="Times New Roman" w:hAnsi="Times New Roman" w:cs="Times New Roman"/>
          <w:color w:val="000000"/>
          <w:sz w:val="24"/>
          <w:szCs w:val="24"/>
        </w:rPr>
        <w:br/>
        <w:t>бы забыв что-то, повторили первые слова песни, а потом уж все вместе ладно</w:t>
      </w:r>
      <w:r w:rsidRPr="00EF53B3">
        <w:rPr>
          <w:rFonts w:ascii="Times New Roman" w:hAnsi="Times New Roman" w:cs="Times New Roman"/>
          <w:color w:val="000000"/>
          <w:sz w:val="24"/>
          <w:szCs w:val="24"/>
        </w:rPr>
        <w:br/>
        <w:t>и согласно закончили:</w:t>
      </w:r>
    </w:p>
    <w:p w:rsidR="00AD2E9F" w:rsidRPr="00EF53B3" w:rsidRDefault="00AD2E9F" w:rsidP="00E50663">
      <w:pPr>
        <w:tabs>
          <w:tab w:val="left" w:pos="1606"/>
        </w:tabs>
        <w:autoSpaceDE w:val="0"/>
        <w:autoSpaceDN w:val="0"/>
        <w:adjustRightInd w:val="0"/>
        <w:spacing w:after="0" w:line="240" w:lineRule="auto"/>
        <w:ind w:left="284" w:firstLine="4"/>
        <w:rPr>
          <w:rFonts w:ascii="Times New Roman" w:hAnsi="Times New Roman" w:cs="Times New Roman"/>
          <w:color w:val="000000"/>
          <w:sz w:val="24"/>
          <w:szCs w:val="24"/>
        </w:rPr>
      </w:pPr>
      <w:r w:rsidRPr="00EF53B3">
        <w:rPr>
          <w:rFonts w:ascii="Times New Roman" w:hAnsi="Times New Roman" w:cs="Times New Roman"/>
          <w:color w:val="000000"/>
          <w:sz w:val="24"/>
          <w:szCs w:val="24"/>
        </w:rPr>
        <w:t>(22)Кого ждала, кого любила я,</w:t>
      </w:r>
      <w:r w:rsidRPr="00EF53B3">
        <w:rPr>
          <w:rFonts w:ascii="Times New Roman" w:hAnsi="Times New Roman" w:cs="Times New Roman"/>
          <w:color w:val="000000"/>
          <w:sz w:val="24"/>
          <w:szCs w:val="24"/>
        </w:rPr>
        <w:br/>
        <w:t>Уж не воротишь, не вернёшь...</w:t>
      </w:r>
    </w:p>
    <w:p w:rsidR="00AD2E9F" w:rsidRPr="00EF53B3" w:rsidRDefault="00AD2E9F" w:rsidP="00E50663">
      <w:pPr>
        <w:tabs>
          <w:tab w:val="left" w:pos="0"/>
        </w:tabs>
        <w:autoSpaceDE w:val="0"/>
        <w:autoSpaceDN w:val="0"/>
        <w:adjustRightInd w:val="0"/>
        <w:spacing w:after="0" w:line="240" w:lineRule="auto"/>
        <w:ind w:firstLine="288"/>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(23)Они некоторое время молчали, не отрывая серьёзных лиц от берега, и, вздохнув, поправив платочки, продолжали петь, смотря друг на друга и как бы чувствуя родство душ.</w:t>
      </w:r>
    </w:p>
    <w:p w:rsidR="00AD2E9F" w:rsidRPr="00EF53B3" w:rsidRDefault="00AD2E9F" w:rsidP="00E50663">
      <w:pPr>
        <w:tabs>
          <w:tab w:val="left" w:pos="0"/>
        </w:tabs>
        <w:autoSpaceDE w:val="0"/>
        <w:autoSpaceDN w:val="0"/>
        <w:adjustRightInd w:val="0"/>
        <w:spacing w:after="0" w:line="240" w:lineRule="auto"/>
        <w:ind w:firstLine="288"/>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(24)А мужчины, сдвинув брови и поджав губы, тоже уставились на хуторок, и кое-кто из них невольно подтягивал, не зная слов или стесняясь петь в голос.</w:t>
      </w:r>
    </w:p>
    <w:p w:rsidR="00AD2E9F" w:rsidRPr="00EF53B3" w:rsidRDefault="00AD2E9F" w:rsidP="00E50663">
      <w:pPr>
        <w:tabs>
          <w:tab w:val="left" w:pos="0"/>
        </w:tabs>
        <w:autoSpaceDE w:val="0"/>
        <w:autoSpaceDN w:val="0"/>
        <w:adjustRightInd w:val="0"/>
        <w:spacing w:after="0" w:line="240" w:lineRule="auto"/>
        <w:ind w:firstLine="288"/>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(25)И целый час все вместе пели они эту песню, по нескольку раз повторяя одни и те же строчки, а баржа катила себе вниз по Ветлуге, по лесной дикой реке.</w:t>
      </w:r>
    </w:p>
    <w:p w:rsidR="00AD2E9F" w:rsidRPr="00EF53B3" w:rsidRDefault="00AD2E9F" w:rsidP="00E50663">
      <w:pPr>
        <w:tabs>
          <w:tab w:val="left" w:pos="0"/>
        </w:tabs>
        <w:autoSpaceDE w:val="0"/>
        <w:autoSpaceDN w:val="0"/>
        <w:adjustRightInd w:val="0"/>
        <w:spacing w:after="0" w:line="240" w:lineRule="auto"/>
        <w:ind w:firstLine="284"/>
        <w:jc w:val="both"/>
        <w:rPr>
          <w:rFonts w:ascii="Times New Roman" w:hAnsi="Times New Roman" w:cs="Times New Roman"/>
          <w:color w:val="000000"/>
          <w:sz w:val="24"/>
          <w:szCs w:val="24"/>
        </w:rPr>
      </w:pPr>
      <w:r w:rsidRPr="00EF53B3">
        <w:rPr>
          <w:rFonts w:ascii="Times New Roman" w:hAnsi="Times New Roman" w:cs="Times New Roman"/>
          <w:color w:val="000000"/>
          <w:sz w:val="24"/>
          <w:szCs w:val="24"/>
        </w:rPr>
        <w:t>(26)Я смотрел на них, вдохновлённых, и думал о том, что вот все они разные, а сейчас вдруг как бы одинаковыми стали, что-то заставило их сблизиться, забыться, почувствовать вечную красоту. (27)Ещё подумал я и о том, что красота, видно, живёт в сердце каждого человека и очень важно суметь разбудить её, не дать ей умереть, не проснувшись. (По Ю. Грибову)*</w:t>
      </w:r>
    </w:p>
    <w:p w:rsidR="00AD2E9F" w:rsidRPr="00EF53B3" w:rsidRDefault="00AD2E9F" w:rsidP="00E50663">
      <w:pPr>
        <w:autoSpaceDE w:val="0"/>
        <w:autoSpaceDN w:val="0"/>
        <w:adjustRightInd w:val="0"/>
        <w:spacing w:after="0" w:line="240" w:lineRule="auto"/>
        <w:ind w:firstLine="288"/>
        <w:rPr>
          <w:rFonts w:ascii="Times New Roman" w:hAnsi="Times New Roman" w:cs="Times New Roman"/>
          <w:i/>
          <w:iCs/>
          <w:color w:val="000000"/>
          <w:sz w:val="24"/>
          <w:szCs w:val="24"/>
        </w:rPr>
      </w:pPr>
      <w:r w:rsidRPr="00EF53B3">
        <w:rPr>
          <w:rFonts w:ascii="Times New Roman" w:hAnsi="Times New Roman" w:cs="Times New Roman"/>
          <w:color w:val="000000"/>
          <w:spacing w:val="10"/>
          <w:sz w:val="24"/>
          <w:szCs w:val="24"/>
        </w:rPr>
        <w:t>*</w:t>
      </w:r>
      <w:r w:rsidRPr="00EF53B3">
        <w:rPr>
          <w:rFonts w:ascii="Times New Roman" w:hAnsi="Times New Roman" w:cs="Times New Roman"/>
          <w:color w:val="000000"/>
          <w:sz w:val="24"/>
          <w:szCs w:val="24"/>
        </w:rPr>
        <w:t xml:space="preserve"> </w:t>
      </w:r>
      <w:r w:rsidRPr="00EF53B3">
        <w:rPr>
          <w:rFonts w:ascii="Times New Roman" w:hAnsi="Times New Roman" w:cs="Times New Roman"/>
          <w:b/>
          <w:bCs/>
          <w:i/>
          <w:iCs/>
          <w:color w:val="000000"/>
          <w:sz w:val="24"/>
          <w:szCs w:val="24"/>
        </w:rPr>
        <w:t xml:space="preserve">Грибов Юрий Тарасович </w:t>
      </w:r>
      <w:r w:rsidRPr="00EF53B3">
        <w:rPr>
          <w:rFonts w:ascii="Times New Roman" w:hAnsi="Times New Roman" w:cs="Times New Roman"/>
          <w:i/>
          <w:iCs/>
          <w:color w:val="000000"/>
          <w:sz w:val="24"/>
          <w:szCs w:val="24"/>
        </w:rPr>
        <w:t>(род. в 1925 г.) – русский писатель, журналист, автор многих популярных книг о Великой Отечественной войне.</w:t>
      </w:r>
    </w:p>
    <w:p w:rsidR="00AD2E9F" w:rsidRPr="00EF53B3" w:rsidRDefault="00AD2E9F" w:rsidP="00E50663">
      <w:pPr>
        <w:spacing w:after="0"/>
        <w:ind w:firstLine="284"/>
        <w:rPr>
          <w:rFonts w:ascii="Times New Roman" w:hAnsi="Times New Roman" w:cs="Times New Roman"/>
          <w:sz w:val="24"/>
          <w:szCs w:val="24"/>
        </w:rPr>
      </w:pP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r w:rsidRPr="00EF53B3">
        <w:rPr>
          <w:rFonts w:ascii="Times New Roman" w:hAnsi="Times New Roman" w:cs="Times New Roman"/>
          <w:b/>
          <w:bCs/>
          <w:color w:val="000000"/>
          <w:sz w:val="24"/>
          <w:szCs w:val="24"/>
        </w:rPr>
        <w:t xml:space="preserve">15.3. </w:t>
      </w:r>
      <w:r w:rsidRPr="00EF53B3">
        <w:rPr>
          <w:rFonts w:ascii="Times New Roman" w:hAnsi="Times New Roman" w:cs="Times New Roman"/>
          <w:color w:val="000000"/>
          <w:sz w:val="24"/>
          <w:szCs w:val="24"/>
        </w:rPr>
        <w:t xml:space="preserve"> Как Вы понимаете значение слова КРАСОТА? Сформулируйте и прокомментируйте данное Вами определение. Напишите сочинение-рассуждение на тему</w:t>
      </w:r>
      <w:r w:rsidRPr="00EF53B3">
        <w:rPr>
          <w:rFonts w:ascii="Times New Roman" w:hAnsi="Times New Roman" w:cs="Times New Roman"/>
          <w:b/>
          <w:bCs/>
          <w:color w:val="000000"/>
          <w:sz w:val="24"/>
          <w:szCs w:val="24"/>
        </w:rPr>
        <w:t>: «Что такое красота»</w:t>
      </w:r>
      <w:r w:rsidRPr="00EF53B3">
        <w:rPr>
          <w:rFonts w:ascii="Times New Roman" w:hAnsi="Times New Roman" w:cs="Times New Roman"/>
          <w:color w:val="000000"/>
          <w:sz w:val="24"/>
          <w:szCs w:val="24"/>
        </w:rPr>
        <w:t xml:space="preserve">, взяв в качестве тезиса данное Вами определение. Аргументируя свой тезис, приведите 2 (два) примера – аргумента, подтверждающих Ваши рассуждения: </w:t>
      </w:r>
      <w:r w:rsidRPr="00EF53B3">
        <w:rPr>
          <w:rFonts w:ascii="Times New Roman" w:hAnsi="Times New Roman" w:cs="Times New Roman"/>
          <w:b/>
          <w:bCs/>
          <w:color w:val="000000"/>
          <w:sz w:val="24"/>
          <w:szCs w:val="24"/>
        </w:rPr>
        <w:t xml:space="preserve">один пример </w:t>
      </w:r>
      <w:r w:rsidRPr="00EF53B3">
        <w:rPr>
          <w:rFonts w:ascii="Times New Roman" w:hAnsi="Times New Roman" w:cs="Times New Roman"/>
          <w:color w:val="000000"/>
          <w:sz w:val="24"/>
          <w:szCs w:val="24"/>
        </w:rPr>
        <w:t xml:space="preserve">– аргумент приведите из прочитанного текста, а </w:t>
      </w:r>
      <w:r w:rsidRPr="00EF53B3">
        <w:rPr>
          <w:rFonts w:ascii="Times New Roman" w:hAnsi="Times New Roman" w:cs="Times New Roman"/>
          <w:b/>
          <w:bCs/>
          <w:color w:val="000000"/>
          <w:sz w:val="24"/>
          <w:szCs w:val="24"/>
        </w:rPr>
        <w:t xml:space="preserve">второй </w:t>
      </w:r>
      <w:r w:rsidRPr="00EF53B3">
        <w:rPr>
          <w:rFonts w:ascii="Times New Roman" w:hAnsi="Times New Roman" w:cs="Times New Roman"/>
          <w:color w:val="000000"/>
          <w:sz w:val="24"/>
          <w:szCs w:val="24"/>
        </w:rPr>
        <w:t xml:space="preserve">– из Вашего жизненного опыта. </w:t>
      </w:r>
    </w:p>
    <w:p w:rsidR="00AD2E9F" w:rsidRPr="00EF53B3" w:rsidRDefault="00AD2E9F" w:rsidP="00E50663">
      <w:pPr>
        <w:rPr>
          <w:rFonts w:ascii="Times New Roman" w:hAnsi="Times New Roman" w:cs="Times New Roman"/>
          <w:sz w:val="24"/>
          <w:szCs w:val="24"/>
        </w:rPr>
      </w:pP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15.3</w:t>
      </w:r>
      <w:r w:rsidRPr="00C864D6">
        <w:rPr>
          <w:rFonts w:ascii="Times New Roman" w:hAnsi="Times New Roman" w:cs="Times New Roman"/>
          <w:color w:val="984806"/>
          <w:sz w:val="28"/>
          <w:szCs w:val="28"/>
        </w:rPr>
        <w:t xml:space="preserve">.  </w:t>
      </w:r>
      <w:r w:rsidRPr="00C864D6">
        <w:rPr>
          <w:rFonts w:ascii="Times New Roman" w:hAnsi="Times New Roman" w:cs="Times New Roman"/>
          <w:b/>
          <w:bCs/>
          <w:color w:val="984806"/>
          <w:sz w:val="28"/>
          <w:szCs w:val="28"/>
        </w:rPr>
        <w:t xml:space="preserve">Сочинение-рассуждение.                                                  </w:t>
      </w: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                                    Что такое красота? </w:t>
      </w:r>
    </w:p>
    <w:p w:rsidR="00AD2E9F" w:rsidRPr="00EF53B3" w:rsidRDefault="00AD2E9F" w:rsidP="00E50663">
      <w:pPr>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EF53B3">
        <w:rPr>
          <w:rFonts w:ascii="Times New Roman" w:hAnsi="Times New Roman" w:cs="Times New Roman"/>
          <w:color w:val="000000"/>
          <w:sz w:val="24"/>
          <w:szCs w:val="24"/>
        </w:rPr>
        <w:t xml:space="preserve">Красота – это то, что вызывает у нас удовольствие, наслаждение, радость, например, красота родного края. Приведу примеры, доказывающие это. </w:t>
      </w:r>
    </w:p>
    <w:p w:rsidR="00AD2E9F" w:rsidRPr="00EF53B3" w:rsidRDefault="00AD2E9F" w:rsidP="00E50663">
      <w:pPr>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EF53B3">
        <w:rPr>
          <w:rFonts w:ascii="Times New Roman" w:hAnsi="Times New Roman" w:cs="Times New Roman"/>
          <w:color w:val="000000"/>
          <w:sz w:val="24"/>
          <w:szCs w:val="24"/>
        </w:rPr>
        <w:t xml:space="preserve"> В тексте Ю.Т. Грибова рабочие леспромхоза восхищаются красотой верхневолжской природы, которая на протяжении многих лет «вечна и неизменна». Её величие и уникальность воспевал ещё Н. Некрасов в своих произведениях (предложения 5-7). Мужчины и женщины, герои текста, ценят «красоту тонких берёз», «задумчивых елей», убегающих троп. Глядя вдаль, они чувствуют вечную красоту и  ощущают спокойствие души. </w:t>
      </w:r>
    </w:p>
    <w:p w:rsidR="00AD2E9F" w:rsidRPr="00EF53B3" w:rsidRDefault="00AD2E9F" w:rsidP="00E50663">
      <w:pPr>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           </w:t>
      </w:r>
      <w:r w:rsidRPr="00EF53B3">
        <w:rPr>
          <w:rFonts w:ascii="Times New Roman" w:hAnsi="Times New Roman" w:cs="Times New Roman"/>
          <w:color w:val="000000"/>
          <w:sz w:val="24"/>
          <w:szCs w:val="24"/>
        </w:rPr>
        <w:t xml:space="preserve">Для меня красота тоже проявляется в величии природы. Когда я гуляю по лесу, то становлюсь его частью. Мне нравится смотреть на гибкие стволы берёз, взволнованную поверхность озера, бурлящие реки, спотыкающиеся о камни. Всё это вызывает у меня восторг и счастье. Находясь в лесу, я попадаю в другой мир – мир спокойствия и умиротворения.  </w:t>
      </w:r>
    </w:p>
    <w:p w:rsidR="00AD2E9F" w:rsidRPr="00EF53B3" w:rsidRDefault="00AD2E9F" w:rsidP="00E50663">
      <w:pPr>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EF53B3">
        <w:rPr>
          <w:rFonts w:ascii="Times New Roman" w:hAnsi="Times New Roman" w:cs="Times New Roman"/>
          <w:color w:val="000000"/>
          <w:sz w:val="24"/>
          <w:szCs w:val="24"/>
        </w:rPr>
        <w:t>Таким образом, внешняя красота природы будит внутренний,  духовный мир человека, вызывая радость и переживания, удовольствие и волнение.  (141 слово).</w:t>
      </w:r>
    </w:p>
    <w:p w:rsidR="00AD2E9F" w:rsidRPr="00EF53B3" w:rsidRDefault="00AD2E9F" w:rsidP="00E50663">
      <w:pPr>
        <w:rPr>
          <w:rFonts w:ascii="Times New Roman" w:hAnsi="Times New Roman" w:cs="Times New Roman"/>
          <w:sz w:val="24"/>
          <w:szCs w:val="24"/>
        </w:rPr>
      </w:pPr>
      <w:r>
        <w:rPr>
          <w:rFonts w:ascii="Times New Roman" w:hAnsi="Times New Roman" w:cs="Times New Roman"/>
          <w:color w:val="000000"/>
          <w:sz w:val="24"/>
          <w:szCs w:val="24"/>
        </w:rPr>
        <w:t xml:space="preserve">                                                                                                        </w:t>
      </w:r>
      <w:r w:rsidRPr="00EF53B3">
        <w:rPr>
          <w:rFonts w:ascii="Times New Roman" w:hAnsi="Times New Roman" w:cs="Times New Roman"/>
          <w:color w:val="000000"/>
          <w:sz w:val="24"/>
          <w:szCs w:val="24"/>
        </w:rPr>
        <w:t xml:space="preserve"> Юрша Александр.</w:t>
      </w:r>
    </w:p>
    <w:p w:rsidR="00AD2E9F" w:rsidRPr="00EF53B3" w:rsidRDefault="00AD2E9F" w:rsidP="00E50663">
      <w:pPr>
        <w:rPr>
          <w:rFonts w:ascii="Times New Roman" w:hAnsi="Times New Roman" w:cs="Times New Roman"/>
          <w:color w:val="000000"/>
          <w:sz w:val="24"/>
          <w:szCs w:val="24"/>
        </w:rPr>
      </w:pPr>
    </w:p>
    <w:p w:rsidR="00AD2E9F" w:rsidRDefault="00AD2E9F" w:rsidP="00E50663">
      <w:pPr>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                                                          </w:t>
      </w:r>
    </w:p>
    <w:p w:rsidR="00AD2E9F" w:rsidRDefault="00AD2E9F" w:rsidP="00E50663">
      <w:pPr>
        <w:rPr>
          <w:rFonts w:ascii="Times New Roman" w:hAnsi="Times New Roman" w:cs="Times New Roman"/>
          <w:color w:val="000000"/>
          <w:sz w:val="24"/>
          <w:szCs w:val="24"/>
        </w:rPr>
      </w:pPr>
    </w:p>
    <w:p w:rsidR="00AD2E9F" w:rsidRPr="0007670D" w:rsidRDefault="00AD2E9F" w:rsidP="00E50663">
      <w:pPr>
        <w:rPr>
          <w:rStyle w:val="FontStyle143"/>
          <w:rFonts w:ascii="Times New Roman" w:hAnsi="Times New Roman" w:cs="Times New Roman"/>
          <w:b w:val="0"/>
          <w:bCs w:val="0"/>
          <w:color w:val="984806"/>
          <w:sz w:val="24"/>
          <w:szCs w:val="24"/>
        </w:rPr>
      </w:pPr>
      <w:r w:rsidRPr="0007670D">
        <w:rPr>
          <w:rFonts w:ascii="Times New Roman" w:hAnsi="Times New Roman" w:cs="Times New Roman"/>
          <w:color w:val="984806"/>
          <w:sz w:val="24"/>
          <w:szCs w:val="24"/>
        </w:rPr>
        <w:t xml:space="preserve"> </w:t>
      </w:r>
      <w:r w:rsidRPr="0007670D">
        <w:rPr>
          <w:rStyle w:val="FontStyle143"/>
          <w:rFonts w:ascii="Times New Roman" w:hAnsi="Times New Roman" w:cs="Times New Roman"/>
          <w:color w:val="984806"/>
          <w:sz w:val="24"/>
          <w:szCs w:val="24"/>
        </w:rPr>
        <w:t xml:space="preserve">ВАРИАНТ 33                                                                                                         </w:t>
      </w:r>
    </w:p>
    <w:p w:rsidR="00AD2E9F" w:rsidRPr="00EF53B3" w:rsidRDefault="00AD2E9F" w:rsidP="00E50663">
      <w:pPr>
        <w:pStyle w:val="Style27"/>
        <w:widowControl/>
        <w:tabs>
          <w:tab w:val="left" w:pos="1426"/>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(1)Няня, где Жучка? – спрашивает Тема.</w:t>
      </w:r>
    </w:p>
    <w:p w:rsidR="00AD2E9F" w:rsidRPr="00EF53B3" w:rsidRDefault="00AD2E9F" w:rsidP="00E50663">
      <w:pPr>
        <w:pStyle w:val="Style27"/>
        <w:widowControl/>
        <w:tabs>
          <w:tab w:val="left" w:pos="0"/>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(2)Жучку в старый колодец бросил какой-то ирод, – отвечает няня. – (3)Весь день, говорят, визжала, сердечная...</w:t>
      </w:r>
    </w:p>
    <w:p w:rsidR="00AD2E9F" w:rsidRPr="00EF53B3" w:rsidRDefault="00AD2E9F" w:rsidP="00E50663">
      <w:pPr>
        <w:pStyle w:val="Style27"/>
        <w:widowControl/>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(4)Мальчик с ужасом вслушивается в слова няни, и мысли роем теснятся в его голове. (5)У него мелькает масса планов, как спасти Жучку, он переходит от одного невероятного проекта к другому и незаметно для себя засыпает. (6)Он просыпается от какого-то толчка среди прерванного сна, в котором он всё вытаскивал Жучку, но она срывалась и вновь падала на дно колодца.</w:t>
      </w:r>
    </w:p>
    <w:p w:rsidR="00AD2E9F" w:rsidRPr="00EF53B3" w:rsidRDefault="00AD2E9F" w:rsidP="00E50663">
      <w:pPr>
        <w:pStyle w:val="Style27"/>
        <w:widowControl/>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(7)Решив немедленно идти спасать свою любимицу, Тёма на цыпочках подходит к стеклянной двери и тихо, чтобы не произвести шума, выходит на террасу. (8)На дворе светает.</w:t>
      </w:r>
    </w:p>
    <w:p w:rsidR="00AD2E9F" w:rsidRPr="00EF53B3" w:rsidRDefault="00AD2E9F" w:rsidP="00E50663">
      <w:pPr>
        <w:pStyle w:val="Style27"/>
        <w:widowControl/>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(9)Подбежав к отверстию колодца, он вполголоса зовёт:</w:t>
      </w:r>
    </w:p>
    <w:p w:rsidR="00AD2E9F" w:rsidRPr="00EF53B3" w:rsidRDefault="00AD2E9F" w:rsidP="00E50663">
      <w:pPr>
        <w:pStyle w:val="Style27"/>
        <w:widowControl/>
        <w:tabs>
          <w:tab w:val="left" w:pos="1426"/>
        </w:tabs>
        <w:spacing w:line="240" w:lineRule="auto"/>
        <w:ind w:left="284" w:firstLine="0"/>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(10)Жучка, Жучка!</w:t>
      </w:r>
    </w:p>
    <w:p w:rsidR="00AD2E9F" w:rsidRPr="00EF53B3" w:rsidRDefault="00AD2E9F" w:rsidP="00E50663">
      <w:pPr>
        <w:pStyle w:val="Style27"/>
        <w:widowControl/>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(11)Жучка, узнав голос хозяина, радостно и жалобно визжит.</w:t>
      </w:r>
    </w:p>
    <w:p w:rsidR="00AD2E9F" w:rsidRPr="00EF53B3" w:rsidRDefault="00AD2E9F" w:rsidP="00E50663">
      <w:pPr>
        <w:pStyle w:val="Style48"/>
        <w:widowControl/>
        <w:tabs>
          <w:tab w:val="left" w:pos="1433"/>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(12)Я сейчас тебя вызволю, – кричит он, точно собака понимает его. (13)Фонарь и два шеста с перекладиной внизу, на которой лежала петля, начали</w:t>
      </w:r>
    </w:p>
    <w:p w:rsidR="00AD2E9F" w:rsidRPr="00EF53B3" w:rsidRDefault="00AD2E9F" w:rsidP="00E50663">
      <w:pPr>
        <w:pStyle w:val="Style27"/>
        <w:widowControl/>
        <w:spacing w:line="240" w:lineRule="auto"/>
        <w:ind w:firstLine="0"/>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медленно спускаться в колодец. (14)Но этот так хорошо обдуманный план неожиданно лопнул: как только приспособление достигло дна, собака сделала попытку схватиться за него, но, потеряв равновесие, свалилась в грязь.</w:t>
      </w:r>
    </w:p>
    <w:p w:rsidR="00AD2E9F" w:rsidRPr="00EF53B3" w:rsidRDefault="00AD2E9F" w:rsidP="00E50663">
      <w:pPr>
        <w:pStyle w:val="Style27"/>
        <w:widowControl/>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(15)Мысль, что он ухудшил положение дела, что Жучку можно было ещё спасти и теперь он сам виноват в том, что она погибнет, заставляет Тёму решиться на выполнение второй части сна – самому спуститься в колодец. (16)Он привязывает верёвку к одной из стоек, поддерживающих перекладину, и лезет в колодец. (17)Он сознаёт только одно: времени терять нельзя ни секунды.</w:t>
      </w:r>
    </w:p>
    <w:p w:rsidR="00AD2E9F" w:rsidRPr="00EF53B3" w:rsidRDefault="00AD2E9F" w:rsidP="00E50663">
      <w:pPr>
        <w:pStyle w:val="Style27"/>
        <w:widowControl/>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(18)На мгновенье в душу закрадывается страх, как бы не задохнуться, но он вспоминает, что Жучка сидит там уже целые сутки. (19)Это успокаивает его, и он спускается дальше.</w:t>
      </w:r>
    </w:p>
    <w:p w:rsidR="00AD2E9F" w:rsidRPr="00EF53B3" w:rsidRDefault="00AD2E9F" w:rsidP="00E50663">
      <w:pPr>
        <w:pStyle w:val="Style27"/>
        <w:widowControl/>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(20)Жучка, опять усевшаяся на прежнее место, успокоилась и весёлым попискиванием выражает сочувствие безумному предприятию. (21)Это спокойствие и твёрдая уверенность Жучки передаются мальчику, и он благополучно достигает дна.</w:t>
      </w:r>
    </w:p>
    <w:p w:rsidR="00AD2E9F" w:rsidRPr="00EF53B3" w:rsidRDefault="00AD2E9F" w:rsidP="00E50663">
      <w:pPr>
        <w:pStyle w:val="Style27"/>
        <w:widowControl/>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(22)Не теряя времени, Тёма обвязывает вожжами собаку, затем поспешно карабкается наверх. (23)Но подниматься труднее, чем спускаться! (24)Нужен воздух, нужны силы, а того и другого у Темы уже мало. (25)Страх охватывает его, но он подбадривает себя дрожащим от ужаса голосом:</w:t>
      </w:r>
    </w:p>
    <w:p w:rsidR="00AD2E9F" w:rsidRPr="00EF53B3" w:rsidRDefault="00AD2E9F" w:rsidP="00E50663">
      <w:pPr>
        <w:pStyle w:val="Style27"/>
        <w:widowControl/>
        <w:tabs>
          <w:tab w:val="left" w:pos="0"/>
        </w:tabs>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(26)Не надо бояться, не надо бояться! (27)Стыдно бояться! (28)Трусы только боятся! (29)Кто делает дурное – боится, а я дурного не делаю, я Жучку вытаскиваю, меня мама с папой за это похвалят.</w:t>
      </w:r>
    </w:p>
    <w:p w:rsidR="00AD2E9F" w:rsidRPr="00EF53B3" w:rsidRDefault="00AD2E9F" w:rsidP="00E50663">
      <w:pPr>
        <w:pStyle w:val="Style27"/>
        <w:widowControl/>
        <w:spacing w:line="240" w:lineRule="auto"/>
        <w:ind w:firstLine="284"/>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(30)Тёма улыбается и снова спокойно ждёт прилива сил. (31)Таким образом, незаметно его голова высовывается наконец над верхним срубом колодца. (32)Сделав последнее усилие, он выбирается сам и вытаскивает Жучку. (33)Но теперь, когда дело сделано, силы быстро оставляют его, и он падает в обморок.</w:t>
      </w:r>
    </w:p>
    <w:p w:rsidR="00AD2E9F" w:rsidRPr="00EF53B3" w:rsidRDefault="00AD2E9F" w:rsidP="00E50663">
      <w:pPr>
        <w:pStyle w:val="Style50"/>
        <w:widowControl/>
        <w:spacing w:line="240" w:lineRule="auto"/>
        <w:ind w:firstLine="284"/>
        <w:jc w:val="right"/>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(По Н. Гарину-Михайловскому)*</w:t>
      </w:r>
    </w:p>
    <w:p w:rsidR="00AD2E9F" w:rsidRPr="00EF53B3" w:rsidRDefault="00AD2E9F" w:rsidP="00E50663">
      <w:pPr>
        <w:pStyle w:val="Style5"/>
        <w:widowControl/>
        <w:ind w:firstLine="284"/>
        <w:jc w:val="left"/>
        <w:rPr>
          <w:rFonts w:ascii="Times New Roman" w:hAnsi="Times New Roman" w:cs="Times New Roman"/>
          <w:b/>
          <w:bCs/>
          <w:highlight w:val="yellow"/>
        </w:rPr>
      </w:pPr>
      <w:r w:rsidRPr="00EF53B3">
        <w:rPr>
          <w:rFonts w:ascii="Times New Roman" w:hAnsi="Times New Roman" w:cs="Times New Roman"/>
          <w:b/>
          <w:bCs/>
        </w:rPr>
        <w:t>15.2.</w:t>
      </w:r>
      <w:r w:rsidRPr="00EF53B3">
        <w:rPr>
          <w:rFonts w:ascii="Times New Roman" w:hAnsi="Times New Roman" w:cs="Times New Roman"/>
        </w:rPr>
        <w:t xml:space="preserve"> Напишите сочинение-рассуждение. Объясните, как вы понимаете смысл фрагмента текста: </w:t>
      </w:r>
      <w:r w:rsidRPr="00EF53B3">
        <w:rPr>
          <w:rFonts w:ascii="Times New Roman" w:hAnsi="Times New Roman" w:cs="Times New Roman"/>
          <w:b/>
          <w:bCs/>
        </w:rPr>
        <w:t>«Трусы только боятся! Кто делает дурное – боится…</w:t>
      </w:r>
      <w:r w:rsidRPr="00EF53B3">
        <w:rPr>
          <w:rStyle w:val="FontStyle142"/>
          <w:rFonts w:ascii="Times New Roman" w:hAnsi="Times New Roman" w:cs="Times New Roman"/>
          <w:sz w:val="24"/>
          <w:szCs w:val="24"/>
        </w:rPr>
        <w:t>».</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r w:rsidRPr="00EF53B3">
        <w:rPr>
          <w:rFonts w:ascii="Times New Roman" w:hAnsi="Times New Roman" w:cs="Times New Roman"/>
          <w:color w:val="000000"/>
          <w:sz w:val="24"/>
          <w:szCs w:val="24"/>
        </w:rPr>
        <w:t>Приведите в сочинении</w:t>
      </w:r>
      <w:r w:rsidRPr="00EF53B3">
        <w:rPr>
          <w:rFonts w:ascii="Times New Roman" w:hAnsi="Times New Roman" w:cs="Times New Roman"/>
          <w:b/>
          <w:bCs/>
          <w:color w:val="000000"/>
          <w:sz w:val="24"/>
          <w:szCs w:val="24"/>
        </w:rPr>
        <w:t xml:space="preserve"> два </w:t>
      </w:r>
      <w:r w:rsidRPr="00EF53B3">
        <w:rPr>
          <w:rFonts w:ascii="Times New Roman" w:hAnsi="Times New Roman" w:cs="Times New Roman"/>
          <w:color w:val="000000"/>
          <w:sz w:val="24"/>
          <w:szCs w:val="24"/>
        </w:rPr>
        <w:t xml:space="preserve">аргумента из прочитанного текста, подтверждающие Ваши рассуждения. </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color w:val="000000"/>
          <w:sz w:val="24"/>
          <w:szCs w:val="24"/>
        </w:rPr>
      </w:pPr>
      <w:r w:rsidRPr="00EF53B3">
        <w:rPr>
          <w:rFonts w:ascii="Times New Roman" w:hAnsi="Times New Roman" w:cs="Times New Roman"/>
          <w:color w:val="000000"/>
          <w:sz w:val="24"/>
          <w:szCs w:val="24"/>
        </w:rPr>
        <w:t>Приводя примеры, указывайте номера нужных предложений или применяйте цитирование.</w:t>
      </w:r>
    </w:p>
    <w:p w:rsidR="00AD2E9F" w:rsidRPr="00EF53B3" w:rsidRDefault="00AD2E9F" w:rsidP="00E50663">
      <w:pPr>
        <w:autoSpaceDE w:val="0"/>
        <w:autoSpaceDN w:val="0"/>
        <w:adjustRightInd w:val="0"/>
        <w:spacing w:after="0" w:line="240" w:lineRule="auto"/>
        <w:ind w:firstLine="284"/>
        <w:rPr>
          <w:rFonts w:ascii="Times New Roman" w:hAnsi="Times New Roman" w:cs="Times New Roman"/>
          <w:b/>
          <w:bCs/>
          <w:color w:val="000000"/>
          <w:sz w:val="24"/>
          <w:szCs w:val="24"/>
        </w:rPr>
      </w:pPr>
      <w:r w:rsidRPr="00EF53B3">
        <w:rPr>
          <w:rFonts w:ascii="Times New Roman" w:hAnsi="Times New Roman" w:cs="Times New Roman"/>
          <w:b/>
          <w:bCs/>
          <w:color w:val="000000"/>
          <w:sz w:val="24"/>
          <w:szCs w:val="24"/>
        </w:rPr>
        <w:t xml:space="preserve">15.3. </w:t>
      </w:r>
      <w:r w:rsidRPr="00EF53B3">
        <w:rPr>
          <w:rFonts w:ascii="Times New Roman" w:hAnsi="Times New Roman" w:cs="Times New Roman"/>
          <w:color w:val="000000"/>
          <w:sz w:val="24"/>
          <w:szCs w:val="24"/>
        </w:rPr>
        <w:t xml:space="preserve">Как Вы понимаете значение слова </w:t>
      </w:r>
      <w:r w:rsidRPr="00EF53B3">
        <w:rPr>
          <w:rFonts w:ascii="Times New Roman" w:hAnsi="Times New Roman" w:cs="Times New Roman"/>
          <w:b/>
          <w:bCs/>
          <w:color w:val="000000"/>
          <w:sz w:val="24"/>
          <w:szCs w:val="24"/>
        </w:rPr>
        <w:t>ПРИРОДА</w:t>
      </w:r>
      <w:r w:rsidRPr="00EF53B3">
        <w:rPr>
          <w:rFonts w:ascii="Times New Roman" w:hAnsi="Times New Roman" w:cs="Times New Roman"/>
          <w:color w:val="000000"/>
          <w:sz w:val="24"/>
          <w:szCs w:val="24"/>
        </w:rPr>
        <w:t>? Сформулируйте и прокомментируйте данное Вами определение. Напишите сочинение-рассуждение на тему</w:t>
      </w:r>
      <w:r w:rsidRPr="00EF53B3">
        <w:rPr>
          <w:rFonts w:ascii="Times New Roman" w:hAnsi="Times New Roman" w:cs="Times New Roman"/>
          <w:b/>
          <w:bCs/>
          <w:color w:val="000000"/>
          <w:sz w:val="24"/>
          <w:szCs w:val="24"/>
        </w:rPr>
        <w:t>: «Природа – это…»</w:t>
      </w:r>
      <w:r w:rsidRPr="00EF53B3">
        <w:rPr>
          <w:rFonts w:ascii="Times New Roman" w:hAnsi="Times New Roman" w:cs="Times New Roman"/>
          <w:color w:val="000000"/>
          <w:sz w:val="24"/>
          <w:szCs w:val="24"/>
        </w:rPr>
        <w:t xml:space="preserve">, взяв в качестве тезиса данное Вами определение. Аргументируя свой тезис, приведите 2 (два) примера – аргумента, подтверждающих Ваши рассуждения: </w:t>
      </w:r>
      <w:r w:rsidRPr="00EF53B3">
        <w:rPr>
          <w:rFonts w:ascii="Times New Roman" w:hAnsi="Times New Roman" w:cs="Times New Roman"/>
          <w:b/>
          <w:bCs/>
          <w:color w:val="000000"/>
          <w:sz w:val="24"/>
          <w:szCs w:val="24"/>
        </w:rPr>
        <w:t xml:space="preserve">один пример </w:t>
      </w:r>
      <w:r w:rsidRPr="00EF53B3">
        <w:rPr>
          <w:rFonts w:ascii="Times New Roman" w:hAnsi="Times New Roman" w:cs="Times New Roman"/>
          <w:color w:val="000000"/>
          <w:sz w:val="24"/>
          <w:szCs w:val="24"/>
        </w:rPr>
        <w:t xml:space="preserve">– аргумент приведите из прочитанного текста, а </w:t>
      </w:r>
      <w:r w:rsidRPr="00EF53B3">
        <w:rPr>
          <w:rFonts w:ascii="Times New Roman" w:hAnsi="Times New Roman" w:cs="Times New Roman"/>
          <w:b/>
          <w:bCs/>
          <w:color w:val="000000"/>
          <w:sz w:val="24"/>
          <w:szCs w:val="24"/>
        </w:rPr>
        <w:t xml:space="preserve">второй </w:t>
      </w:r>
      <w:r w:rsidRPr="00EF53B3">
        <w:rPr>
          <w:rFonts w:ascii="Times New Roman" w:hAnsi="Times New Roman" w:cs="Times New Roman"/>
          <w:color w:val="000000"/>
          <w:sz w:val="24"/>
          <w:szCs w:val="24"/>
        </w:rPr>
        <w:t xml:space="preserve">– из Вашего жизненного опыта. </w:t>
      </w: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15.2. Сочинение.</w:t>
      </w:r>
    </w:p>
    <w:p w:rsidR="00AD2E9F" w:rsidRPr="00EF53B3" w:rsidRDefault="00AD2E9F" w:rsidP="00E50663">
      <w:pPr>
        <w:pStyle w:val="NoSpacing"/>
        <w:rPr>
          <w:rStyle w:val="FontStyle142"/>
          <w:rFonts w:ascii="Times New Roman" w:hAnsi="Times New Roman" w:cs="Times New Roman"/>
          <w:sz w:val="24"/>
          <w:szCs w:val="24"/>
        </w:rPr>
      </w:pPr>
      <w:r w:rsidRPr="00EF53B3">
        <w:t xml:space="preserve">                 «Трусы только боятся! Кто делает дурное – боится…</w:t>
      </w:r>
      <w:r w:rsidRPr="00EF53B3">
        <w:rPr>
          <w:rStyle w:val="FontStyle142"/>
          <w:rFonts w:ascii="Times New Roman" w:hAnsi="Times New Roman" w:cs="Times New Roman"/>
          <w:sz w:val="24"/>
          <w:szCs w:val="24"/>
        </w:rPr>
        <w:t xml:space="preserve">» - такими словами успокаивает себя герой текста Н. Гарина-Михайловского. Я думаю, что смысл этой фразы в том, что рисковать своей жизнью не так страшно, если это во благо кому-то.  Мальчик Тёма действительно достоин уважения и подражания, ведь не каждый взрослый способен «рискуть своей шкурой» ради животного, а зря… </w:t>
      </w:r>
    </w:p>
    <w:p w:rsidR="00AD2E9F" w:rsidRPr="00EF53B3" w:rsidRDefault="00AD2E9F" w:rsidP="00E50663">
      <w:pPr>
        <w:pStyle w:val="NoSpacing"/>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Доказательством человечности мальчика является и то, что он не может спокойно жить, зная, что в это самое время где-то гибнет живое существо (предложения 4-8). </w:t>
      </w:r>
    </w:p>
    <w:p w:rsidR="00AD2E9F" w:rsidRPr="00EF53B3" w:rsidRDefault="00AD2E9F" w:rsidP="00E50663">
      <w:pPr>
        <w:pStyle w:val="NoSpacing"/>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А ведь мало просто сочувствовать! Нужно найти в себе силы помочь, что и делает маленький герой. Он отважно спускается в злосчастный колодец и вызволяет свою любимицу, борясь со страхом (предложения 15-33).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Таким образом, я думаю, что герой данного текста, смело сражающийся со своими страхами, является зарождением будущего, возможно, не великого, но безусловно, настоящего человека. (133 слова).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Кракулева Маргарита. </w:t>
      </w: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15.3. Сочинение. </w:t>
      </w:r>
    </w:p>
    <w:p w:rsidR="00AD2E9F" w:rsidRPr="00EF53B3" w:rsidRDefault="00AD2E9F" w:rsidP="00E50663">
      <w:pPr>
        <w:rPr>
          <w:rFonts w:ascii="Times New Roman" w:hAnsi="Times New Roman" w:cs="Times New Roman"/>
          <w:color w:val="000000"/>
          <w:sz w:val="24"/>
          <w:szCs w:val="24"/>
        </w:rPr>
      </w:pPr>
      <w:r w:rsidRPr="00EF53B3">
        <w:rPr>
          <w:rFonts w:ascii="Times New Roman" w:hAnsi="Times New Roman" w:cs="Times New Roman"/>
          <w:b/>
          <w:bCs/>
          <w:color w:val="000000"/>
          <w:sz w:val="24"/>
          <w:szCs w:val="24"/>
        </w:rPr>
        <w:t xml:space="preserve">            Природа – это</w:t>
      </w:r>
      <w:r w:rsidRPr="00EF53B3">
        <w:rPr>
          <w:rFonts w:ascii="Times New Roman" w:hAnsi="Times New Roman" w:cs="Times New Roman"/>
          <w:color w:val="000000"/>
          <w:sz w:val="24"/>
          <w:szCs w:val="24"/>
        </w:rPr>
        <w:t xml:space="preserve"> весь мир в многообразии его форм. Для большинства людей из больших городов природа – это их домашние любимцы. Мне кажется, что почти у всех есть питомцы, и это замечательно. Но, к сожалению, очень многие забывают о том,  что животные – живые, что они тоже чувствуют. Очень многие люди ограничивают свою заботу о питомце едой, а может быть, и тапком, а некоторые даже выбрасывают своих любимцев на улицу! А ведь мы для них целая жизнь, но они для нас всего лишь её страница…  Так почему бы не подарить свою доброту и сочувствие этим чудесным созданиям? </w:t>
      </w:r>
    </w:p>
    <w:p w:rsidR="00AD2E9F" w:rsidRPr="00EF53B3" w:rsidRDefault="00AD2E9F" w:rsidP="00E50663">
      <w:pPr>
        <w:rPr>
          <w:rStyle w:val="FontStyle142"/>
          <w:rFonts w:ascii="Times New Roman" w:hAnsi="Times New Roman" w:cs="Times New Roman"/>
          <w:sz w:val="24"/>
          <w:szCs w:val="24"/>
        </w:rPr>
      </w:pPr>
      <w:r w:rsidRPr="00EF53B3">
        <w:rPr>
          <w:rFonts w:ascii="Times New Roman" w:hAnsi="Times New Roman" w:cs="Times New Roman"/>
          <w:color w:val="000000"/>
          <w:sz w:val="24"/>
          <w:szCs w:val="24"/>
        </w:rPr>
        <w:t xml:space="preserve">         Например, в тексте</w:t>
      </w:r>
      <w:r w:rsidRPr="00EF53B3">
        <w:rPr>
          <w:rStyle w:val="FontStyle142"/>
          <w:rFonts w:ascii="Times New Roman" w:hAnsi="Times New Roman" w:cs="Times New Roman"/>
          <w:sz w:val="24"/>
          <w:szCs w:val="24"/>
        </w:rPr>
        <w:t xml:space="preserve"> Н. Гарина-Михайловского тема сочувственного и сострадательного отношения к природному существу показана  через реакцию на одно и то же горе у разных людей. Если няня смогла лишь посочувствовать животному, не попытавшись помочь, то Тёма вызволяет Жучку из беды, рискуя своей жизнью (предложения 2-7, 12-33).</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Такие добрые по отношению к природе существуют и в наше время. Взять хотя бы ветеринаров, да и просто обычных людей, которые выхаживают больных или раненых животных, пытаясь восстановить или зародить в них веру в существование хороших людей, да и попросту загладить вину низких людей. </w:t>
      </w:r>
    </w:p>
    <w:p w:rsidR="00AD2E9F"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я считаю, что природу, играющую ведущую роль в нашем существовании, стоит беречь, так как равновесие – вещь хрупкая. Разрушить можно в момент, а собирать придётся веками. (211 слов).     </w:t>
      </w:r>
    </w:p>
    <w:p w:rsidR="00AD2E9F" w:rsidRPr="00EF53B3" w:rsidRDefault="00AD2E9F" w:rsidP="00E50663">
      <w:pPr>
        <w:rPr>
          <w:rStyle w:val="FontStyle142"/>
          <w:rFonts w:ascii="Times New Roman" w:hAnsi="Times New Roman" w:cs="Times New Roman"/>
          <w:sz w:val="24"/>
          <w:szCs w:val="24"/>
        </w:rPr>
      </w:pP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 </w:t>
      </w:r>
      <w:r w:rsidRPr="00EF53B3">
        <w:rPr>
          <w:rStyle w:val="FontStyle142"/>
          <w:rFonts w:ascii="Times New Roman" w:hAnsi="Times New Roman" w:cs="Times New Roman"/>
          <w:sz w:val="24"/>
          <w:szCs w:val="24"/>
        </w:rPr>
        <w:t xml:space="preserve">Кракулева Маргарита. </w:t>
      </w:r>
    </w:p>
    <w:p w:rsidR="00AD2E9F"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15.3. Сочинение. </w:t>
      </w:r>
    </w:p>
    <w:p w:rsidR="00AD2E9F" w:rsidRPr="00EF53B3" w:rsidRDefault="00AD2E9F" w:rsidP="00E50663">
      <w:pPr>
        <w:rPr>
          <w:rFonts w:ascii="Times New Roman" w:hAnsi="Times New Roman" w:cs="Times New Roman"/>
          <w:color w:val="000000"/>
          <w:sz w:val="24"/>
          <w:szCs w:val="24"/>
        </w:rPr>
      </w:pPr>
      <w:r w:rsidRPr="00EF53B3">
        <w:rPr>
          <w:rFonts w:ascii="Times New Roman" w:hAnsi="Times New Roman" w:cs="Times New Roman"/>
          <w:b/>
          <w:bCs/>
          <w:color w:val="000000"/>
          <w:sz w:val="24"/>
          <w:szCs w:val="24"/>
        </w:rPr>
        <w:t xml:space="preserve">          Природа – это </w:t>
      </w:r>
      <w:r w:rsidRPr="00EF53B3">
        <w:rPr>
          <w:rFonts w:ascii="Times New Roman" w:hAnsi="Times New Roman" w:cs="Times New Roman"/>
          <w:color w:val="000000"/>
          <w:sz w:val="24"/>
          <w:szCs w:val="24"/>
        </w:rPr>
        <w:t xml:space="preserve">весь мир в многообразии его форм. Она объединяет человека с другими живыми существами. Для каждого из нас очень важны взаимоотношения с животными. Ведь в таких отношениях нет лицемерия и фальши. Недаром часто именно питомец становится лучшим другом для многих людей. </w:t>
      </w:r>
    </w:p>
    <w:p w:rsidR="00AD2E9F" w:rsidRPr="00EF53B3" w:rsidRDefault="00AD2E9F" w:rsidP="00E50663">
      <w:pPr>
        <w:rPr>
          <w:rStyle w:val="FontStyle142"/>
          <w:rFonts w:ascii="Times New Roman" w:hAnsi="Times New Roman" w:cs="Times New Roman"/>
          <w:sz w:val="24"/>
          <w:szCs w:val="24"/>
        </w:rPr>
      </w:pPr>
      <w:r w:rsidRPr="00EF53B3">
        <w:rPr>
          <w:rFonts w:ascii="Times New Roman" w:hAnsi="Times New Roman" w:cs="Times New Roman"/>
          <w:color w:val="000000"/>
          <w:sz w:val="24"/>
          <w:szCs w:val="24"/>
        </w:rPr>
        <w:t xml:space="preserve">           К примеру, в тексте </w:t>
      </w:r>
      <w:r w:rsidRPr="00EF53B3">
        <w:rPr>
          <w:rStyle w:val="FontStyle142"/>
          <w:rFonts w:ascii="Times New Roman" w:hAnsi="Times New Roman" w:cs="Times New Roman"/>
          <w:sz w:val="24"/>
          <w:szCs w:val="24"/>
        </w:rPr>
        <w:t xml:space="preserve">Н. Гарина-Михайловского перед нами предстаёт бескорыстная дружба человека и собаки.  Тёма, главный герой рассказа,  идёт на настоящий риск ради того, чтобы спасти Жучку. Мальчику неважно, что она животное, она для него – самый настоящий друг.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 жизни нередко мы убеждаемся в том, что не только человек способен спасти питомца. Зачастую и сами представители животного мира становятся настоящими героями. Например, в декабре 2011 собака по имени Кабаш бросилась под колёса мотоцикла, буквально летевшего на дочку хозяйки. Девочка не пострадала, а собака получила страшнейшие травмы, К счастью ей удалось выжить и выздороветь. </w:t>
      </w:r>
    </w:p>
    <w:p w:rsidR="00AD2E9F" w:rsidRPr="00EF53B3" w:rsidRDefault="00AD2E9F" w:rsidP="00E50663">
      <w:pPr>
        <w:rPr>
          <w:rFonts w:ascii="Times New Roman" w:hAnsi="Times New Roman" w:cs="Times New Roman"/>
          <w:color w:val="000000"/>
          <w:sz w:val="24"/>
          <w:szCs w:val="24"/>
        </w:rPr>
      </w:pPr>
      <w:r w:rsidRPr="00EF53B3">
        <w:rPr>
          <w:rStyle w:val="FontStyle142"/>
          <w:rFonts w:ascii="Times New Roman" w:hAnsi="Times New Roman" w:cs="Times New Roman"/>
          <w:sz w:val="24"/>
          <w:szCs w:val="24"/>
        </w:rPr>
        <w:t xml:space="preserve">             Таким образом, природа – важнейшая составляющая жизни. Она окружает нас во всём своём многообразии, связывает человека с другими существами. Связь человека и природы есть основа всего, что существует в мире. (164 слова).                                                                                                                                                           </w:t>
      </w:r>
      <w:r>
        <w:rPr>
          <w:rStyle w:val="FontStyle142"/>
          <w:rFonts w:ascii="Times New Roman" w:hAnsi="Times New Roman" w:cs="Times New Roman"/>
          <w:sz w:val="24"/>
          <w:szCs w:val="24"/>
        </w:rPr>
        <w:t xml:space="preserve">                                            </w:t>
      </w:r>
      <w:r w:rsidRPr="00EF53B3">
        <w:rPr>
          <w:rStyle w:val="FontStyle142"/>
          <w:rFonts w:ascii="Times New Roman" w:hAnsi="Times New Roman" w:cs="Times New Roman"/>
          <w:sz w:val="24"/>
          <w:szCs w:val="24"/>
        </w:rPr>
        <w:t>Добренькая Александра.</w:t>
      </w: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15.3. Сочинение. </w:t>
      </w:r>
    </w:p>
    <w:p w:rsidR="00AD2E9F" w:rsidRPr="00EF53B3" w:rsidRDefault="00AD2E9F" w:rsidP="00E50663">
      <w:pPr>
        <w:rPr>
          <w:rFonts w:ascii="Times New Roman" w:hAnsi="Times New Roman" w:cs="Times New Roman"/>
          <w:color w:val="000000"/>
          <w:sz w:val="24"/>
          <w:szCs w:val="24"/>
        </w:rPr>
      </w:pPr>
      <w:r w:rsidRPr="00EF53B3">
        <w:rPr>
          <w:rFonts w:ascii="Times New Roman" w:hAnsi="Times New Roman" w:cs="Times New Roman"/>
          <w:b/>
          <w:bCs/>
          <w:color w:val="000000"/>
          <w:sz w:val="24"/>
          <w:szCs w:val="24"/>
        </w:rPr>
        <w:t xml:space="preserve">         Природа – это </w:t>
      </w:r>
      <w:r w:rsidRPr="00EF53B3">
        <w:rPr>
          <w:rFonts w:ascii="Times New Roman" w:hAnsi="Times New Roman" w:cs="Times New Roman"/>
          <w:color w:val="000000"/>
          <w:sz w:val="24"/>
          <w:szCs w:val="24"/>
        </w:rPr>
        <w:t xml:space="preserve">не только леса, горы, реки, поля, озёра, это всё живое, что нас окружает. Чловек и природа тесно связаны друг с другом. Природа создаёт все условия для жизни человека, поэтому главная задача человечества -  это забота об окружающем мире. Приведу примеры, доказывающие это. </w:t>
      </w:r>
    </w:p>
    <w:p w:rsidR="00AD2E9F" w:rsidRPr="00EF53B3" w:rsidRDefault="00AD2E9F" w:rsidP="00E50663">
      <w:pPr>
        <w:rPr>
          <w:rStyle w:val="FontStyle142"/>
          <w:rFonts w:ascii="Times New Roman" w:hAnsi="Times New Roman" w:cs="Times New Roman"/>
          <w:sz w:val="24"/>
          <w:szCs w:val="24"/>
        </w:rPr>
      </w:pPr>
      <w:r w:rsidRPr="00EF53B3">
        <w:rPr>
          <w:rFonts w:ascii="Times New Roman" w:hAnsi="Times New Roman" w:cs="Times New Roman"/>
          <w:color w:val="000000"/>
          <w:sz w:val="24"/>
          <w:szCs w:val="24"/>
        </w:rPr>
        <w:t xml:space="preserve">          В тексте </w:t>
      </w:r>
      <w:r w:rsidRPr="00EF53B3">
        <w:rPr>
          <w:rStyle w:val="FontStyle142"/>
          <w:rFonts w:ascii="Times New Roman" w:hAnsi="Times New Roman" w:cs="Times New Roman"/>
          <w:sz w:val="24"/>
          <w:szCs w:val="24"/>
        </w:rPr>
        <w:t xml:space="preserve">Н. Гарина-Михайловского  Тёма совершает храбрый поступок, он спасает собаку, которую бросили в старый колодец. Мальчик проявляет заботу, мужество, ведь ему приходится преодолевать страх. Тёме небезразлична жизнь Жучки, так как она его опора, душевная поддержка, любимый друг.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Наш мир удивителен, потому что бывают такие случаи, когда животные спасают людей. Не является редкостью спасение человека дельфинами от утопления. Дельфины выталкивают утопающего наверх, к воздуху и солнцу, и некоторые даже транспортируют несчастного к берегу.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Таким образом, мы можем утверждать, что природа – это дом для человека, ему не выжить без её естественных условий.. Поэтому к природе стоит относиться с глубоким уважением, любовью, беречь её, восхищаться её разнообразием и неповторимостью. (151 слово).</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Юрша Александр. </w:t>
      </w:r>
    </w:p>
    <w:p w:rsidR="00AD2E9F" w:rsidRPr="00C864D6" w:rsidRDefault="00AD2E9F" w:rsidP="00E50663">
      <w:pPr>
        <w:rPr>
          <w:rFonts w:ascii="Times New Roman" w:hAnsi="Times New Roman" w:cs="Times New Roman"/>
          <w:b/>
          <w:bCs/>
          <w:color w:val="984806"/>
          <w:sz w:val="28"/>
          <w:szCs w:val="28"/>
        </w:rPr>
      </w:pPr>
      <w:r w:rsidRPr="00C864D6">
        <w:rPr>
          <w:rFonts w:ascii="Times New Roman" w:hAnsi="Times New Roman" w:cs="Times New Roman"/>
          <w:b/>
          <w:bCs/>
          <w:color w:val="984806"/>
          <w:sz w:val="28"/>
          <w:szCs w:val="28"/>
        </w:rPr>
        <w:t xml:space="preserve">15.3. Сочинение. </w:t>
      </w:r>
    </w:p>
    <w:p w:rsidR="00AD2E9F" w:rsidRPr="00EF53B3" w:rsidRDefault="00AD2E9F" w:rsidP="00E50663">
      <w:pPr>
        <w:rPr>
          <w:rStyle w:val="FontStyle142"/>
          <w:rFonts w:ascii="Times New Roman" w:hAnsi="Times New Roman" w:cs="Times New Roman"/>
          <w:sz w:val="24"/>
          <w:szCs w:val="24"/>
        </w:rPr>
      </w:pPr>
      <w:r w:rsidRPr="00EF53B3">
        <w:rPr>
          <w:rFonts w:ascii="Times New Roman" w:hAnsi="Times New Roman" w:cs="Times New Roman"/>
          <w:color w:val="000000"/>
          <w:sz w:val="24"/>
          <w:szCs w:val="24"/>
        </w:rPr>
        <w:t xml:space="preserve">             Природа – это всё, что нас окружает - от самой далёкой звезды до песчинки под нашими ногами. У природы есть свои правила, которым починяется всё во вселенной, в том числе человек и животные, которые являются её неотъемлемой частью.  Убедимся в этом, обратившись к тексту </w:t>
      </w:r>
      <w:r w:rsidRPr="00EF53B3">
        <w:rPr>
          <w:rStyle w:val="FontStyle142"/>
          <w:rFonts w:ascii="Times New Roman" w:hAnsi="Times New Roman" w:cs="Times New Roman"/>
          <w:sz w:val="24"/>
          <w:szCs w:val="24"/>
        </w:rPr>
        <w:t xml:space="preserve">Н. Гарина-Михайловского  и приводя свои аргументы из жизненного опыта, в том числе приобретённого и  из книг. </w:t>
      </w:r>
    </w:p>
    <w:p w:rsidR="00AD2E9F" w:rsidRPr="00EF53B3" w:rsidRDefault="00AD2E9F" w:rsidP="00E50663">
      <w:pPr>
        <w:rPr>
          <w:rStyle w:val="FontStyle142"/>
          <w:rFonts w:ascii="Times New Roman" w:hAnsi="Times New Roman" w:cs="Times New Roman"/>
          <w:sz w:val="24"/>
          <w:szCs w:val="24"/>
        </w:rPr>
      </w:pPr>
      <w:r w:rsidRPr="00EF53B3">
        <w:rPr>
          <w:rStyle w:val="FontStyle142"/>
          <w:rFonts w:ascii="Times New Roman" w:hAnsi="Times New Roman" w:cs="Times New Roman"/>
          <w:sz w:val="24"/>
          <w:szCs w:val="24"/>
        </w:rPr>
        <w:t xml:space="preserve">             В предложении 15 можно заметить, как мальчик переживает за своего питомца, который является частью огромного природного мира. Боясь потерять Жучку, мальчик решает действовать самостоятельно – лезть в колодец, чтобы достать собаку. Ведь если она погибнет, это будет трагедией не только для Тёмы, но и для всей природы. </w:t>
      </w:r>
    </w:p>
    <w:p w:rsidR="00AD2E9F" w:rsidRPr="00EF53B3" w:rsidRDefault="00AD2E9F" w:rsidP="00E50663">
      <w:pPr>
        <w:rPr>
          <w:rFonts w:ascii="Times New Roman" w:hAnsi="Times New Roman" w:cs="Times New Roman"/>
          <w:color w:val="000000"/>
          <w:sz w:val="24"/>
          <w:szCs w:val="24"/>
        </w:rPr>
      </w:pPr>
      <w:r>
        <w:rPr>
          <w:noProof/>
          <w:lang w:eastAsia="ru-RU"/>
        </w:rPr>
        <w:pict>
          <v:shape id="_x0000_s1039" type="#_x0000_t75" alt="article51248.jpg" style="position:absolute;margin-left:141pt;margin-top:0;width:180.5pt;height:223.7pt;z-index:251663872;visibility:visible;mso-wrap-distance-left:9.48pt;mso-wrap-distance-top:.96pt;mso-wrap-distance-right:9.64pt;mso-wrap-distance-bottom:1.26pt;mso-position-horizontal:right;mso-position-horizontal-relative:margin;mso-position-vertical:center;mso-position-vertical-relative:margin">
            <v:imagedata r:id="rId24" o:title=""/>
            <o:lock v:ext="edit" aspectratio="f"/>
            <w10:wrap type="square" anchorx="margin" anchory="margin"/>
          </v:shape>
        </w:pict>
      </w:r>
      <w:r w:rsidRPr="00EF53B3">
        <w:rPr>
          <w:rStyle w:val="FontStyle142"/>
          <w:rFonts w:ascii="Times New Roman" w:hAnsi="Times New Roman" w:cs="Times New Roman"/>
          <w:sz w:val="24"/>
          <w:szCs w:val="24"/>
        </w:rPr>
        <w:t xml:space="preserve">              Недавно я прочитала  стихотворение И. Мазунина «</w:t>
      </w:r>
      <w:r w:rsidRPr="00EF53B3">
        <w:rPr>
          <w:rStyle w:val="Strong"/>
          <w:rFonts w:ascii="Times New Roman" w:hAnsi="Times New Roman" w:cs="Times New Roman"/>
          <w:color w:val="000000"/>
          <w:sz w:val="24"/>
          <w:szCs w:val="24"/>
        </w:rPr>
        <w:t>Уродливый Кот». Это был кот, которого все били:</w:t>
      </w:r>
      <w:r w:rsidRPr="00EF53B3">
        <w:rPr>
          <w:rFonts w:ascii="Times New Roman" w:hAnsi="Times New Roman" w:cs="Times New Roman"/>
          <w:b/>
          <w:bCs/>
          <w:sz w:val="24"/>
          <w:szCs w:val="24"/>
        </w:rPr>
        <w:br/>
      </w:r>
      <w:r w:rsidRPr="00EF53B3">
        <w:rPr>
          <w:rFonts w:ascii="Times New Roman" w:hAnsi="Times New Roman" w:cs="Times New Roman"/>
          <w:color w:val="000000"/>
          <w:sz w:val="24"/>
          <w:szCs w:val="24"/>
        </w:rPr>
        <w:t>Уродливый кот был всегда узнаваем –</w:t>
      </w:r>
      <w:r w:rsidRPr="00EF53B3">
        <w:rPr>
          <w:rFonts w:ascii="Times New Roman" w:hAnsi="Times New Roman" w:cs="Times New Roman"/>
          <w:color w:val="000000"/>
          <w:sz w:val="24"/>
          <w:szCs w:val="24"/>
        </w:rPr>
        <w:br/>
        <w:t>Он был одноглазый и с ухом одним.</w:t>
      </w:r>
      <w:r w:rsidRPr="00EF53B3">
        <w:rPr>
          <w:rFonts w:ascii="Times New Roman" w:hAnsi="Times New Roman" w:cs="Times New Roman"/>
          <w:color w:val="000000"/>
          <w:sz w:val="24"/>
          <w:szCs w:val="24"/>
        </w:rPr>
        <w:br/>
        <w:t>И знал он, как трудно на свете бывает,</w:t>
      </w:r>
      <w:r w:rsidRPr="00EF53B3">
        <w:rPr>
          <w:rFonts w:ascii="Times New Roman" w:hAnsi="Times New Roman" w:cs="Times New Roman"/>
          <w:color w:val="000000"/>
          <w:sz w:val="24"/>
          <w:szCs w:val="24"/>
        </w:rPr>
        <w:br/>
        <w:t>Когда ты один и никем не любим.</w:t>
      </w:r>
      <w:r w:rsidRPr="00EF53B3">
        <w:rPr>
          <w:rFonts w:ascii="Times New Roman" w:hAnsi="Times New Roman" w:cs="Times New Roman"/>
          <w:color w:val="000000"/>
          <w:sz w:val="24"/>
          <w:szCs w:val="24"/>
        </w:rPr>
        <w:br/>
      </w:r>
      <w:r w:rsidRPr="00EF53B3">
        <w:rPr>
          <w:rFonts w:ascii="Times New Roman" w:hAnsi="Times New Roman" w:cs="Times New Roman"/>
          <w:color w:val="000000"/>
          <w:sz w:val="24"/>
          <w:szCs w:val="24"/>
        </w:rPr>
        <w:br/>
        <w:t>Кота никогда и никто не касался.</w:t>
      </w:r>
      <w:r w:rsidRPr="00EF53B3">
        <w:rPr>
          <w:rFonts w:ascii="Times New Roman" w:hAnsi="Times New Roman" w:cs="Times New Roman"/>
          <w:color w:val="000000"/>
          <w:sz w:val="24"/>
          <w:szCs w:val="24"/>
        </w:rPr>
        <w:br/>
        <w:t>Бутылки и камни бросали в него.</w:t>
      </w:r>
      <w:r w:rsidRPr="00EF53B3">
        <w:rPr>
          <w:rFonts w:ascii="Times New Roman" w:hAnsi="Times New Roman" w:cs="Times New Roman"/>
          <w:color w:val="000000"/>
          <w:sz w:val="24"/>
          <w:szCs w:val="24"/>
        </w:rPr>
        <w:br/>
        <w:t>Водой ледяной поливали из шланга.</w:t>
      </w:r>
      <w:r w:rsidRPr="00EF53B3">
        <w:rPr>
          <w:rFonts w:ascii="Times New Roman" w:hAnsi="Times New Roman" w:cs="Times New Roman"/>
          <w:color w:val="000000"/>
          <w:sz w:val="24"/>
          <w:szCs w:val="24"/>
        </w:rPr>
        <w:br/>
        <w:t>Пытаясь прогнать со двора своего.</w:t>
      </w:r>
      <w:r w:rsidRPr="00EF53B3">
        <w:rPr>
          <w:rFonts w:ascii="Times New Roman" w:hAnsi="Times New Roman" w:cs="Times New Roman"/>
          <w:color w:val="000000"/>
          <w:sz w:val="24"/>
          <w:szCs w:val="24"/>
        </w:rPr>
        <w:br/>
      </w:r>
      <w:r w:rsidRPr="00EF53B3">
        <w:rPr>
          <w:rFonts w:ascii="Times New Roman" w:hAnsi="Times New Roman" w:cs="Times New Roman"/>
          <w:color w:val="000000"/>
          <w:sz w:val="24"/>
          <w:szCs w:val="24"/>
        </w:rPr>
        <w:br/>
        <w:t>И даже когда в него что-то бросали,</w:t>
      </w:r>
      <w:r w:rsidRPr="00EF53B3">
        <w:rPr>
          <w:rFonts w:ascii="Times New Roman" w:hAnsi="Times New Roman" w:cs="Times New Roman"/>
          <w:color w:val="000000"/>
          <w:sz w:val="24"/>
          <w:szCs w:val="24"/>
        </w:rPr>
        <w:br/>
        <w:t>Он тёрся о ноги о ласке прося.</w:t>
      </w:r>
      <w:r w:rsidRPr="00EF53B3">
        <w:rPr>
          <w:rFonts w:ascii="Times New Roman" w:hAnsi="Times New Roman" w:cs="Times New Roman"/>
          <w:color w:val="000000"/>
          <w:sz w:val="24"/>
          <w:szCs w:val="24"/>
        </w:rPr>
        <w:br/>
        <w:t>Увидев детей, он бросался за ними.</w:t>
      </w:r>
      <w:r w:rsidRPr="00EF53B3">
        <w:rPr>
          <w:rFonts w:ascii="Times New Roman" w:hAnsi="Times New Roman" w:cs="Times New Roman"/>
          <w:color w:val="000000"/>
          <w:sz w:val="24"/>
          <w:szCs w:val="24"/>
        </w:rPr>
        <w:br/>
        <w:t>Мечтал о заботе, да только вот зря..</w:t>
      </w:r>
      <w:r w:rsidRPr="00EF53B3">
        <w:rPr>
          <w:rFonts w:ascii="Times New Roman" w:hAnsi="Times New Roman" w:cs="Times New Roman"/>
          <w:color w:val="000000"/>
          <w:sz w:val="24"/>
          <w:szCs w:val="24"/>
        </w:rPr>
        <w:br/>
      </w:r>
    </w:p>
    <w:p w:rsidR="00AD2E9F" w:rsidRPr="00EF53B3" w:rsidRDefault="00AD2E9F" w:rsidP="00E50663">
      <w:pPr>
        <w:rPr>
          <w:rFonts w:ascii="Times New Roman" w:hAnsi="Times New Roman" w:cs="Times New Roman"/>
          <w:color w:val="000000"/>
          <w:sz w:val="24"/>
          <w:szCs w:val="24"/>
        </w:rPr>
      </w:pPr>
      <w:r w:rsidRPr="00EF53B3">
        <w:rPr>
          <w:rFonts w:ascii="Times New Roman" w:hAnsi="Times New Roman" w:cs="Times New Roman"/>
          <w:color w:val="000000"/>
          <w:sz w:val="24"/>
          <w:szCs w:val="24"/>
        </w:rPr>
        <w:t xml:space="preserve">Я считаю, что мы и животные связаны между собою. Нам обоим нужна ласка и защита. Но если мы, люди, не умеем любить природу, то она погибнет, как этот кот, который учит нас именно этому – любви:  </w:t>
      </w:r>
      <w:r w:rsidRPr="00EF53B3">
        <w:rPr>
          <w:rFonts w:ascii="Times New Roman" w:hAnsi="Times New Roman" w:cs="Times New Roman"/>
          <w:color w:val="000000"/>
          <w:sz w:val="24"/>
          <w:szCs w:val="24"/>
        </w:rPr>
        <w:br/>
        <w:t>Но я к одному только буду стремиться -</w:t>
      </w:r>
      <w:r w:rsidRPr="00EF53B3">
        <w:rPr>
          <w:rFonts w:ascii="Times New Roman" w:hAnsi="Times New Roman" w:cs="Times New Roman"/>
          <w:color w:val="000000"/>
          <w:sz w:val="24"/>
          <w:szCs w:val="24"/>
        </w:rPr>
        <w:br/>
        <w:t>Учиться любить как,</w:t>
      </w:r>
      <w:r w:rsidRPr="00EF53B3">
        <w:rPr>
          <w:rFonts w:ascii="Times New Roman" w:hAnsi="Times New Roman" w:cs="Times New Roman"/>
          <w:color w:val="000000"/>
          <w:sz w:val="24"/>
          <w:szCs w:val="24"/>
        </w:rPr>
        <w:br/>
        <w:t xml:space="preserve">Уродливый кот.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color w:val="000000"/>
          <w:sz w:val="24"/>
          <w:szCs w:val="24"/>
        </w:rPr>
        <w:t xml:space="preserve">             Да, животные являются только частью природы, но равноправной частью, достойной того, чтобы её любили и о ней заботились.                                                                                                                                                                                       Фильчакова Галина.</w:t>
      </w: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Pr="0007670D" w:rsidRDefault="00AD2E9F" w:rsidP="00E50663">
      <w:pPr>
        <w:rPr>
          <w:rFonts w:ascii="Times New Roman" w:hAnsi="Times New Roman" w:cs="Times New Roman"/>
          <w:b/>
          <w:bCs/>
          <w:color w:val="984806"/>
          <w:sz w:val="28"/>
          <w:szCs w:val="28"/>
        </w:rPr>
      </w:pPr>
      <w:r w:rsidRPr="0007670D">
        <w:rPr>
          <w:rFonts w:ascii="Times New Roman" w:hAnsi="Times New Roman" w:cs="Times New Roman"/>
          <w:b/>
          <w:bCs/>
          <w:color w:val="984806"/>
          <w:sz w:val="28"/>
          <w:szCs w:val="28"/>
        </w:rPr>
        <w:t xml:space="preserve">2. Открытый банк заданий сайта ФИПИ  </w:t>
      </w:r>
    </w:p>
    <w:p w:rsidR="00AD2E9F" w:rsidRPr="0007670D" w:rsidRDefault="00AD2E9F" w:rsidP="00E50663">
      <w:pPr>
        <w:rPr>
          <w:rFonts w:ascii="Times New Roman" w:hAnsi="Times New Roman" w:cs="Times New Roman"/>
          <w:b/>
          <w:bCs/>
          <w:color w:val="984806"/>
          <w:sz w:val="24"/>
          <w:szCs w:val="24"/>
        </w:rPr>
      </w:pPr>
      <w:r w:rsidRPr="0007670D">
        <w:rPr>
          <w:rFonts w:ascii="Times New Roman" w:hAnsi="Times New Roman" w:cs="Times New Roman"/>
          <w:b/>
          <w:bCs/>
          <w:color w:val="984806"/>
          <w:sz w:val="24"/>
          <w:szCs w:val="24"/>
        </w:rPr>
        <w:t>Блок 1                                     Вариант 3</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(1)В пригороде одного самого обычного города жила самая обычная семья: папа Витя, мама Вика, сын Митя и дочь Ника. (2)Дети были послушными, но они очень не любили ложиться спать. (3)Каждый вечер был скандал:</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(4)Дети, ложитесь спать! (5)Уже поздно… – сердился папа Витя.</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(6)Ну, папа, ещё полчасика можно мы поиграем? (7)Папочка, пожалуйста, – просили дети.</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(8)Вот и сегодня дети ну никак не хотели идти спать.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(9)Даю вам десять минут, – сказал рассерженно папа и вышел из комнаты.</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(10)Давайте соберём игрушки и будем ложиться, – сказала мама.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(11)В конце концов дети легли в свои кроватки и закрыли глаза.</w:t>
      </w:r>
      <w:r w:rsidRPr="00EF53B3">
        <w:rPr>
          <w:rFonts w:ascii="Times New Roman" w:hAnsi="Times New Roman" w:cs="Times New Roman"/>
          <w:sz w:val="24"/>
          <w:szCs w:val="24"/>
        </w:rPr>
        <w:br/>
        <w:t>(12)Пробило полночь. (13)И вдруг Митя увидел, что в комнате стало происходить что-то необычное. (14)Детские игрушки начали оживать: куклы поправляли свои платья и причёски, солдатики чистили свои ружья, машинки проверяли свои колёса, мягкие игрушки сладко потягивались. (15)Митя притворился спящим, и они не заметили, что мальчик за ними наблюдает. (16)На соседней кровати сестра тоже не спала и во все глаза смотрела на игрушки.</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(17)Вика, – зашептал брат девочке, – наши игрушки ожили…</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(18)Я вижу.</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(19)Игрушки, вы ожили? (20)Как так может быть? – не вытерпела девочка.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(21)Ой-ой-ой, они нас видят, – запищали куклы, – теперь все узнают нашу тайну.</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(22)Нет-нет, что вы, мы никому не раскроем ваш секрет. (23)Правда, Митя?</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(24)Правда, – согласился мальчик, – а почему вы только ночью оживаете? (25)Вот было бы здорово, если бы вы всегда были живыми! (26)Дети вылезли из кроватей и сели на пол в окружении игрушек.</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(27)Мы так устроены, – сказали солдатики. – (28)Если с нами бережно играют, если нас не разбрасывают, не ломают, то мы оживаем и оберегаем сон и покой наших хозяев, а если наоборот, то уходим навсегда.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(29)Ника взяла на руки самую любимую куклу.</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(30)Давайте поиграем? – предложила девочка.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(31)Ура! (32)Давайте! – затеяли возню игрушки.</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(33)Вам спать надо, вы завтра плохо в садик встанете, – сказал  медведь – это была старая игрушка, с которой играла, наверное, ещё мама.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(34)Хорошо, – Митя побоялся обидеть старого медведя, – а завтра мы ляжем спать пораньше, чтобы поиграть с вами со всеми живыми.</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(35)Мальчик пожал ручку солдатикам, погладил по голове собачку Тишку, поставил машинки в гараж. – (36)Ника, давай спать, а завтра опять поиграем с игрушками!</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(37)Хорошо, – зевая, сказала девочка и уснула.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(38)Утром детей разбудил папа: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(39)Папа, папа, а ты знаешь, что было сегодня ночью… – начал Митя, но потом вспомнил об обещании сохранить тайну. – (40)Мне приснился сон.</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(41)Ну, сон – это отлично, – засмеялся папа.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(42)Митя никому не рассказал про свой секрет. (43)Теперь он ложился спать рано, и каждую ночь игрушки оживали и играли с детьми, пока старый медведь не говорил им, что нужно идти спать.</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(44)Конечно, это был сон. (45)Но ведь это хорошо, что дети верят в добрые сны!</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(По Л. Волковой)*</w:t>
      </w:r>
    </w:p>
    <w:p w:rsidR="00AD2E9F" w:rsidRPr="00EF53B3" w:rsidRDefault="00AD2E9F" w:rsidP="00E50663">
      <w:pPr>
        <w:pStyle w:val="NormalWeb"/>
      </w:pPr>
      <w:r w:rsidRPr="00EF53B3">
        <w:rPr>
          <w:i/>
          <w:iCs/>
        </w:rPr>
        <w:t>* Волкова Любовь</w:t>
      </w:r>
      <w:r w:rsidRPr="00EF53B3">
        <w:t xml:space="preserve"> – </w:t>
      </w:r>
      <w:r w:rsidRPr="00EF53B3">
        <w:rPr>
          <w:i/>
          <w:iCs/>
        </w:rPr>
        <w:t>молодая современная</w:t>
      </w:r>
      <w:r w:rsidRPr="00EF53B3">
        <w:t xml:space="preserve"> </w:t>
      </w:r>
      <w:r w:rsidRPr="00EF53B3">
        <w:rPr>
          <w:i/>
          <w:iCs/>
        </w:rPr>
        <w:t>писательница.</w:t>
      </w:r>
    </w:p>
    <w:p w:rsidR="00AD2E9F" w:rsidRPr="00EF53B3" w:rsidRDefault="00AD2E9F" w:rsidP="00E50663">
      <w:pPr>
        <w:pStyle w:val="NoSpacing"/>
        <w:jc w:val="both"/>
        <w:rPr>
          <w:rFonts w:ascii="Times New Roman" w:hAnsi="Times New Roman" w:cs="Times New Roman"/>
          <w:sz w:val="24"/>
          <w:szCs w:val="24"/>
        </w:rPr>
      </w:pP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b/>
          <w:bCs/>
          <w:sz w:val="24"/>
          <w:szCs w:val="24"/>
        </w:rPr>
        <w:t>15.2</w:t>
      </w:r>
      <w:r w:rsidRPr="00EF53B3">
        <w:rPr>
          <w:rFonts w:ascii="Times New Roman" w:hAnsi="Times New Roman" w:cs="Times New Roman"/>
          <w:sz w:val="24"/>
          <w:szCs w:val="24"/>
        </w:rPr>
        <w:t xml:space="preserve"> Напишите сочинение-рассуждение. Объясните, как Вы понимаете смысл финала текста: «Конечно, это был сон. Но ведь это хорошо, что дети верят в добрые сны!»</w:t>
      </w:r>
    </w:p>
    <w:p w:rsidR="00AD2E9F" w:rsidRPr="00EF53B3" w:rsidRDefault="00AD2E9F" w:rsidP="00E50663">
      <w:pPr>
        <w:pStyle w:val="NoSpacing"/>
        <w:jc w:val="both"/>
        <w:rPr>
          <w:rFonts w:ascii="Times New Roman" w:hAnsi="Times New Roman" w:cs="Times New Roman"/>
          <w:sz w:val="24"/>
          <w:szCs w:val="24"/>
        </w:rPr>
      </w:pP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b/>
          <w:bCs/>
          <w:sz w:val="24"/>
          <w:szCs w:val="24"/>
        </w:rPr>
        <w:t>15.3</w:t>
      </w:r>
      <w:r w:rsidRPr="00EF53B3">
        <w:rPr>
          <w:rFonts w:ascii="Times New Roman" w:hAnsi="Times New Roman" w:cs="Times New Roman"/>
          <w:sz w:val="24"/>
          <w:szCs w:val="24"/>
        </w:rPr>
        <w:t xml:space="preserve"> Как Вы понимаете значение выражения ВНУТРЕННИЙ МИР ЧЕЛОВЕКА? Сформулируйте и прокомментируйте данное Вами определение. Напишите сочинение-рассуждение на тему «Что такое внутренний мир человека».</w:t>
      </w:r>
    </w:p>
    <w:p w:rsidR="00AD2E9F" w:rsidRPr="00EF53B3" w:rsidRDefault="00AD2E9F" w:rsidP="00E50663">
      <w:pPr>
        <w:rPr>
          <w:rFonts w:ascii="Times New Roman" w:hAnsi="Times New Roman" w:cs="Times New Roman"/>
          <w:sz w:val="24"/>
          <w:szCs w:val="24"/>
        </w:rPr>
      </w:pPr>
    </w:p>
    <w:p w:rsidR="00AD2E9F" w:rsidRPr="00423AE5" w:rsidRDefault="00AD2E9F" w:rsidP="00E50663">
      <w:pPr>
        <w:rPr>
          <w:rFonts w:ascii="Times New Roman" w:hAnsi="Times New Roman" w:cs="Times New Roman"/>
          <w:b/>
          <w:bCs/>
          <w:color w:val="984806"/>
          <w:sz w:val="28"/>
          <w:szCs w:val="28"/>
        </w:rPr>
      </w:pPr>
      <w:r w:rsidRPr="00423AE5">
        <w:rPr>
          <w:rFonts w:ascii="Times New Roman" w:hAnsi="Times New Roman" w:cs="Times New Roman"/>
          <w:b/>
          <w:bCs/>
          <w:color w:val="984806"/>
          <w:sz w:val="28"/>
          <w:szCs w:val="28"/>
        </w:rPr>
        <w:t xml:space="preserve">15.2. Сочинение-рассуждение.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Л. Волкова заканчивает текст такими словами: «Конечно, это был сон. Но ведь это хорошо, что дети верят в добрые сны!» В чём же смысл данной фразы? Я думаю, так автор убеждает нас, что именно вера в хорошее и доброе воспитывает детей. Помогает им вырасти людьми с богатым внутренним миром. Ведь именно душевное богатство и доброта делают из нас людей, помогают в этой жизни.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Во-первых, мы видим, что у Ники и Мити хорошее, действительно,  доброе сердце.  Дети, встретившись с настоящим чудом, сумели сдержать своё обещание и не раскрыть секрет игрушек, не выдать то, что по-настоящему здорово (предложения 22-24, 39-40).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А во-вторых,  ребята предстают перед нами детьми, способными проявить уважение к старшим. Ведь они послушались старого медведя,  «с которым играла, наверное, ещё мама», даже несмотря на то, что он всего лишь игрушка.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финал текста подчёркивает, что только доброта воспитывает в детях людей и что вера в чудо – неотъемлемая часть по-настоящему прекрасной души.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(152 слова).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Добренькая Александра. </w:t>
      </w:r>
    </w:p>
    <w:p w:rsidR="00AD2E9F" w:rsidRPr="00EF53B3" w:rsidRDefault="00AD2E9F" w:rsidP="00E50663">
      <w:pPr>
        <w:rPr>
          <w:rFonts w:ascii="Times New Roman" w:hAnsi="Times New Roman" w:cs="Times New Roman"/>
          <w:sz w:val="24"/>
          <w:szCs w:val="24"/>
        </w:rPr>
      </w:pPr>
    </w:p>
    <w:p w:rsidR="00AD2E9F" w:rsidRPr="00423AE5" w:rsidRDefault="00AD2E9F" w:rsidP="00E50663">
      <w:pPr>
        <w:rPr>
          <w:rFonts w:ascii="Times New Roman" w:hAnsi="Times New Roman" w:cs="Times New Roman"/>
          <w:b/>
          <w:bCs/>
          <w:color w:val="984806"/>
          <w:sz w:val="28"/>
          <w:szCs w:val="28"/>
        </w:rPr>
      </w:pPr>
      <w:r w:rsidRPr="00423AE5">
        <w:rPr>
          <w:rFonts w:ascii="Times New Roman" w:hAnsi="Times New Roman" w:cs="Times New Roman"/>
          <w:b/>
          <w:bCs/>
          <w:color w:val="984806"/>
          <w:sz w:val="28"/>
          <w:szCs w:val="28"/>
        </w:rPr>
        <w:t>15.3.</w:t>
      </w:r>
      <w:r w:rsidRPr="00423AE5">
        <w:rPr>
          <w:rFonts w:ascii="Times New Roman" w:hAnsi="Times New Roman" w:cs="Times New Roman"/>
          <w:color w:val="984806"/>
          <w:sz w:val="28"/>
          <w:szCs w:val="28"/>
        </w:rPr>
        <w:t xml:space="preserve"> </w:t>
      </w:r>
      <w:r w:rsidRPr="00423AE5">
        <w:rPr>
          <w:rFonts w:ascii="Times New Roman" w:hAnsi="Times New Roman" w:cs="Times New Roman"/>
          <w:b/>
          <w:bCs/>
          <w:color w:val="984806"/>
          <w:sz w:val="28"/>
          <w:szCs w:val="28"/>
        </w:rPr>
        <w:t xml:space="preserve">Сочинение-рассуждение.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Что такое внутренний мир человека?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Внутренний мир – вся сознательная духовная жизнь человека. Психологи говорят, что её составляют эмоции, чувства, мировоззрение. Я считаю, что это нечто большее,  не всегда доступное объяснению понятие. Внутренний мир человека – это вся его сущность, способность воспринимать всё по-настоящему ярко.  Умение обмениваться  богатством внутреннего мира с внешним есть основа всего, что существует в этом мире.  И только богатый душой человек  способен наслаждаться жизнью.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Например, в тексте Л. Волковой мы видим пример детей с богатым внутренним миром. Ведь они верят в добрые силы. И вера эта воспитывает в них действительно честных и добрых людей.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На личном опыте мы тоже нередко убеждаемся в том, как важен и сложен внутренний мир человека. К примеру – тысячи талантливых писателей , художников и других деятелей культуры мира. Недаром наша страна помнит и будет помнить Сергея Есенина – одного из лучших поэтов России.  В его стихах способен найти себя, наверное, каждый. Ведь в них отразилось всё, что может питать внутренний мир человека: от депрессии и боли до счастья и настоящей любви.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внутренний мир человека – некое непостижимое пространство, духовная его жизнь, впитавшая в себя всё, что мы можем чувствовать. И именно богатство  внутреннего мира людей есть величайшая составляющая этой жизни.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Добренькая Александра. </w:t>
      </w:r>
    </w:p>
    <w:p w:rsidR="00AD2E9F" w:rsidRPr="00EF53B3" w:rsidRDefault="00AD2E9F" w:rsidP="00E50663">
      <w:pPr>
        <w:rPr>
          <w:rFonts w:ascii="Times New Roman" w:hAnsi="Times New Roman" w:cs="Times New Roman"/>
          <w:sz w:val="24"/>
          <w:szCs w:val="24"/>
        </w:rPr>
      </w:pPr>
    </w:p>
    <w:p w:rsidR="00AD2E9F" w:rsidRPr="0007670D" w:rsidRDefault="00AD2E9F" w:rsidP="00E50663">
      <w:pPr>
        <w:rPr>
          <w:rFonts w:ascii="Times New Roman" w:hAnsi="Times New Roman" w:cs="Times New Roman"/>
          <w:color w:val="984806"/>
          <w:sz w:val="24"/>
          <w:szCs w:val="24"/>
        </w:rPr>
      </w:pPr>
    </w:p>
    <w:p w:rsidR="00AD2E9F" w:rsidRPr="0007670D" w:rsidRDefault="00AD2E9F" w:rsidP="00E50663">
      <w:pPr>
        <w:jc w:val="center"/>
        <w:rPr>
          <w:rFonts w:ascii="Times New Roman" w:hAnsi="Times New Roman" w:cs="Times New Roman"/>
          <w:b/>
          <w:bCs/>
          <w:color w:val="984806"/>
          <w:sz w:val="24"/>
          <w:szCs w:val="24"/>
        </w:rPr>
      </w:pPr>
      <w:r w:rsidRPr="0007670D">
        <w:rPr>
          <w:rFonts w:ascii="Times New Roman" w:hAnsi="Times New Roman" w:cs="Times New Roman"/>
          <w:b/>
          <w:bCs/>
          <w:color w:val="984806"/>
          <w:sz w:val="24"/>
          <w:szCs w:val="24"/>
        </w:rPr>
        <w:t>Вариант 4</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(1)Когда мне было лет шесть, наверное, или шесть с половиной, я совершенно не знал, кем же я в конце концов буду на этом свете. (2)То у меня разгорался аппетит выучиться на такого художника, который рисует на уличном асфальте белые полоски для мчащихся машин. (3)А то мне казалось, что неплохо бы стать отважным путешественником и переплыть все океаны на утлом челноке, питаясь одной только сырой рыбой. (4)А на другой день мне уже приспичило стать боксёром, потому что я увидел в телевизоре розыгрыш первенства Европы по боксу. (5)Как они молотили друг друга – просто ужас какой-то! (6)А потом показали их тренировку, и тут они колотили уже тяжёлую кожаную «грушу» – такой продолговатый тяжёлый мяч; по нему надо бить изо всех сил, лупить что есть мочи, чтобы развивать в себе силу удара. (7)И я тоже решил стать самым сильным человеком во дворе.</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(8)Я сказал папе:</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Папа, купи мне боксёрскую грушу! (9)Буду тренироваться и стану боксёром.</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(10)Нечего тратить на ерунду деньги, – ответил папа. – (11)Тренируйся уж как-нибудь без груши.</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(12)И он оделся и пошёл на работу. (13)А мама сразу же заметила, что я обиделся, и постаралась мне помочь.</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(14)Она достала из-под дивана большую плетёную корзинку, где были сложены старые игрушки, и вынула из неё здоровущего плюшевого мишку.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(15)Вот. (16)Хороший мишка, отличный. (17)Погляди, какой тугой! (18)Чем не груша? (19)Давай тренируйся сколько душе угодно!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(20)Я очень обрадовался, что мама так здорово придумала. (21)И я устроил мишку поудобнее на диване, чтобы мне сподручней было тренироваться и развивать силу удара.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(22)Он сидел передо мной такой шоколадный, и у него были разные глаза: один его собственный – жёлтый стеклянный, а другой большой белый – из пришитой пуговицы от наволочки. (23)Но это было неважно, потому что мишка смотрел на меня своими разными глазами и обе лапы поднял кверху, как будто он уже заранее сдаётся...</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(24)И я вдруг вспомнил, как давным-давно я с этим мишкой ни на минуту не расставался, повсюду таскал его за собой, и сажал его за стол рядом с собой обедать, и спать его укладывал, и укачивал его, как маленького братишку, и шептал ему разные сказки прямо в его бархатные твёрденькие ушки, и я его любил тогда, любил всей душой, я за него тогда жизнь бы отдал...</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(25)И вот он сидит сейчас на диване, мой бывший самый лучший друг, настоящий друг детства, а я хочу тренировать об него силу удара...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(26)Что с тобой? – спросила мама, приоткрыв дверь.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(27)А я не знал, что со мной, я задрал голову к потолку, чтобы не видно было слёз, и сказал:</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Я раздумал быть боксёром.                           (По В.Ю. Драгунскому)*</w:t>
      </w:r>
    </w:p>
    <w:p w:rsidR="00AD2E9F" w:rsidRPr="00EF53B3" w:rsidRDefault="00AD2E9F" w:rsidP="00E50663">
      <w:pPr>
        <w:pStyle w:val="NormalWeb"/>
      </w:pPr>
      <w:r w:rsidRPr="00EF53B3">
        <w:rPr>
          <w:i/>
          <w:iCs/>
        </w:rPr>
        <w:t>* Драгунский Виктор Юзефович (1913–1972) – русский советский писатель, автор рассказов для детей.</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b/>
          <w:bCs/>
          <w:sz w:val="24"/>
          <w:szCs w:val="24"/>
        </w:rPr>
        <w:t>15.2</w:t>
      </w:r>
      <w:r w:rsidRPr="00EF53B3">
        <w:rPr>
          <w:rFonts w:ascii="Times New Roman" w:hAnsi="Times New Roman" w:cs="Times New Roman"/>
          <w:sz w:val="24"/>
          <w:szCs w:val="24"/>
        </w:rPr>
        <w:t xml:space="preserve"> Напишите сочинение-рассуждение. Объясните, как Вы понимаете смысл финала текста: «И вот он сидит сейчас на диване, мой бывший самый лучший друг, настоящий друг детства, а я хочу тренировать об него силу удара...</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Что с тобой? – спросила мама, приоткрыв дверь.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А я не знал, что со мной, я задрал голову к потолку, чтобы не видно было слёз, и сказал:</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Я раздумал быть боксёром».</w:t>
      </w:r>
    </w:p>
    <w:p w:rsidR="00AD2E9F" w:rsidRPr="00EF53B3" w:rsidRDefault="00AD2E9F" w:rsidP="00E50663">
      <w:pPr>
        <w:pStyle w:val="NoSpacing"/>
        <w:jc w:val="both"/>
        <w:rPr>
          <w:rFonts w:ascii="Times New Roman" w:hAnsi="Times New Roman" w:cs="Times New Roman"/>
          <w:b/>
          <w:bCs/>
          <w:sz w:val="24"/>
          <w:szCs w:val="24"/>
        </w:rPr>
      </w:pPr>
      <w:r w:rsidRPr="00EF53B3">
        <w:rPr>
          <w:rFonts w:ascii="Times New Roman" w:hAnsi="Times New Roman" w:cs="Times New Roman"/>
          <w:b/>
          <w:bCs/>
          <w:sz w:val="24"/>
          <w:szCs w:val="24"/>
        </w:rPr>
        <w:t>15.3</w:t>
      </w:r>
      <w:r w:rsidRPr="00EF53B3">
        <w:rPr>
          <w:rFonts w:ascii="Times New Roman" w:hAnsi="Times New Roman" w:cs="Times New Roman"/>
          <w:sz w:val="24"/>
          <w:szCs w:val="24"/>
        </w:rPr>
        <w:t xml:space="preserve"> Как Вы понимаете значение выражения ВНУТРЕННИЙ МИР ЧЕЛОВЕКА? Сформулируйте и прокомментируйте данное Вами определение. Напишите сочинение-рассуждение на тему </w:t>
      </w:r>
      <w:r w:rsidRPr="00EF53B3">
        <w:rPr>
          <w:rFonts w:ascii="Times New Roman" w:hAnsi="Times New Roman" w:cs="Times New Roman"/>
          <w:b/>
          <w:bCs/>
          <w:sz w:val="24"/>
          <w:szCs w:val="24"/>
        </w:rPr>
        <w:t>«Что такое внутренний мир человека».</w:t>
      </w:r>
    </w:p>
    <w:p w:rsidR="00AD2E9F" w:rsidRPr="00EF53B3" w:rsidRDefault="00AD2E9F" w:rsidP="00E50663">
      <w:pPr>
        <w:pStyle w:val="NoSpacing"/>
        <w:jc w:val="both"/>
        <w:rPr>
          <w:rFonts w:ascii="Times New Roman" w:hAnsi="Times New Roman" w:cs="Times New Roman"/>
          <w:sz w:val="24"/>
          <w:szCs w:val="24"/>
        </w:rPr>
      </w:pPr>
    </w:p>
    <w:p w:rsidR="00AD2E9F" w:rsidRPr="006246C2" w:rsidRDefault="00AD2E9F" w:rsidP="00E50663">
      <w:pPr>
        <w:pStyle w:val="NoSpacing"/>
        <w:jc w:val="both"/>
        <w:rPr>
          <w:rFonts w:ascii="Times New Roman" w:hAnsi="Times New Roman" w:cs="Times New Roman"/>
          <w:color w:val="984806"/>
          <w:sz w:val="28"/>
          <w:szCs w:val="28"/>
        </w:rPr>
      </w:pPr>
      <w:r w:rsidRPr="006246C2">
        <w:rPr>
          <w:rFonts w:ascii="Times New Roman" w:hAnsi="Times New Roman" w:cs="Times New Roman"/>
          <w:b/>
          <w:bCs/>
          <w:color w:val="984806"/>
          <w:sz w:val="28"/>
          <w:szCs w:val="28"/>
        </w:rPr>
        <w:t>15.2  Сочинение-рассуждение.</w:t>
      </w:r>
      <w:r w:rsidRPr="006246C2">
        <w:rPr>
          <w:rFonts w:ascii="Times New Roman" w:hAnsi="Times New Roman" w:cs="Times New Roman"/>
          <w:color w:val="984806"/>
          <w:sz w:val="28"/>
          <w:szCs w:val="28"/>
        </w:rPr>
        <w:t xml:space="preserve">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«И вот он сидит сейчас на диване, мой бывший самый лучший друг, настоящий друг детства, а я хочу тренировать об него силу удара...</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Что с тобой? – спросила мама, приоткрыв дверь.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А я не знал, что со мной, я задрал голову к потолку, чтобы не видно было слёз, и сказал:</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Я раздумал быть боксёром», - такими словами заканчивает текст  В.Ю. Драгунский.  Смысл финальных строк я понимаю так. Мальчик хотел стать боксёром, но для этого ему была нужна тяжёлая кожаная «груша». Мама вместо неё предложила потрёпанного плюшевого мишку. И тут на героя-рассказчика нахлынули воспоминания детства, и он понял, что никогда не сможет ударить своего друга, пусть даже игрушечного. Приведу примеры, доказывающие это.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Во-первых, рассказчик не мог определиться, кем он будет на этом свете. Сначала хотел стать художником, потом путешественником, но в конце концов « разгорелся аппетит» быть боксёром», об этом говорится в предложениях 1-4.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Во-вторых, чтобы стать настоящим спортсменом, мальчику нужна тренировка с боксёрской грушей, но вместо этого ему предложили старого разноглазого мишку, который напомнил рассказчику  все лучшие моменты его детства, поэтому он не смог поднять руку на своего друга. </w:t>
      </w:r>
    </w:p>
    <w:p w:rsidR="00AD2E9F" w:rsidRPr="00EF53B3" w:rsidRDefault="00AD2E9F" w:rsidP="00E50663">
      <w:pPr>
        <w:pStyle w:val="NoSpacing"/>
        <w:spacing w:before="240"/>
        <w:jc w:val="both"/>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плюшевый мишка -  верный друг, который всегда был с мальчиком. Мишка не смог стать боксёрской грушей, но помог открыть внутренний мир автора, его истинные переживания и чувства. (153 слова). </w:t>
      </w: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F53B3">
        <w:rPr>
          <w:rFonts w:ascii="Times New Roman" w:hAnsi="Times New Roman" w:cs="Times New Roman"/>
          <w:sz w:val="24"/>
          <w:szCs w:val="24"/>
        </w:rPr>
        <w:t>Юрша Александр.</w:t>
      </w:r>
    </w:p>
    <w:p w:rsidR="00AD2E9F" w:rsidRPr="006246C2" w:rsidRDefault="00AD2E9F" w:rsidP="00E50663">
      <w:pPr>
        <w:pStyle w:val="NoSpacing"/>
        <w:jc w:val="both"/>
        <w:rPr>
          <w:rFonts w:ascii="Times New Roman" w:hAnsi="Times New Roman" w:cs="Times New Roman"/>
          <w:color w:val="984806"/>
          <w:sz w:val="28"/>
          <w:szCs w:val="28"/>
        </w:rPr>
      </w:pPr>
      <w:r w:rsidRPr="006246C2">
        <w:rPr>
          <w:rFonts w:ascii="Times New Roman" w:hAnsi="Times New Roman" w:cs="Times New Roman"/>
          <w:b/>
          <w:bCs/>
          <w:color w:val="984806"/>
          <w:sz w:val="28"/>
          <w:szCs w:val="28"/>
        </w:rPr>
        <w:t>15.2  Сочинение-рассуждение.</w:t>
      </w:r>
      <w:r w:rsidRPr="006246C2">
        <w:rPr>
          <w:rFonts w:ascii="Times New Roman" w:hAnsi="Times New Roman" w:cs="Times New Roman"/>
          <w:color w:val="984806"/>
          <w:sz w:val="28"/>
          <w:szCs w:val="28"/>
        </w:rPr>
        <w:t xml:space="preserve"> </w:t>
      </w:r>
    </w:p>
    <w:p w:rsidR="00AD2E9F" w:rsidRPr="006246C2" w:rsidRDefault="00AD2E9F" w:rsidP="00E50663">
      <w:pPr>
        <w:pStyle w:val="NoSpacing"/>
        <w:jc w:val="both"/>
        <w:rPr>
          <w:rFonts w:ascii="Times New Roman" w:hAnsi="Times New Roman" w:cs="Times New Roman"/>
          <w:b/>
          <w:bCs/>
          <w:color w:val="984806"/>
          <w:sz w:val="28"/>
          <w:szCs w:val="28"/>
        </w:rPr>
      </w:pPr>
      <w:r w:rsidRPr="006246C2">
        <w:rPr>
          <w:rFonts w:ascii="Times New Roman" w:hAnsi="Times New Roman" w:cs="Times New Roman"/>
          <w:b/>
          <w:bCs/>
          <w:color w:val="984806"/>
          <w:sz w:val="28"/>
          <w:szCs w:val="28"/>
        </w:rPr>
        <w:t xml:space="preserve">                                     Что такое внутренний мир человека?</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Внутренний мир человека – это мир, который состоит из  эмоций, чувств, переживаний, мировоззрения и определяет сущность человека, его внутренние черты, качества. Приведу примеры, подтверждающие это.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В тексте Виктора Драгунского мальчику, решившему стать боксёром, предложили старого потрёпанного мишку в качестве тренировочной груши. Добрый и верный взгляд игрушки напомнил рассказчику все лучшие моменты его детства, поэтому он не смог поднять руку на своего друга.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Наш внутренний мир – это хрупкий мир. Любые впечатления от увиденного или услышанного могут оставить след в душе. Я с ужасом смотрю на сегодняшние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боевые действия,  происходящие в Украине. Меня поражает то, как относится власть а мирным жителям. Уже многие невинные погибли. Я могу только сопереживать и сочувствовать людям, попавшим в страшную беду.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внутренний мир человека – это то, чем каждый из нас отличается от других. Он зависит от жизненного опыта и влияния окружающего мира. (136 слов). </w:t>
      </w:r>
      <w:r>
        <w:rPr>
          <w:rFonts w:ascii="Times New Roman" w:hAnsi="Times New Roman" w:cs="Times New Roman"/>
          <w:sz w:val="24"/>
          <w:szCs w:val="24"/>
        </w:rPr>
        <w:t xml:space="preserve">                                                         </w:t>
      </w:r>
      <w:r w:rsidRPr="00EF53B3">
        <w:rPr>
          <w:rFonts w:ascii="Times New Roman" w:hAnsi="Times New Roman" w:cs="Times New Roman"/>
          <w:sz w:val="24"/>
          <w:szCs w:val="24"/>
        </w:rPr>
        <w:t>А.Ю</w:t>
      </w:r>
      <w:r>
        <w:rPr>
          <w:rFonts w:ascii="Times New Roman" w:hAnsi="Times New Roman" w:cs="Times New Roman"/>
          <w:sz w:val="24"/>
          <w:szCs w:val="24"/>
        </w:rPr>
        <w:t>рша</w:t>
      </w:r>
      <w:r w:rsidRPr="00EF53B3">
        <w:rPr>
          <w:rFonts w:ascii="Times New Roman" w:hAnsi="Times New Roman" w:cs="Times New Roman"/>
          <w:sz w:val="24"/>
          <w:szCs w:val="24"/>
        </w:rPr>
        <w:t>.</w:t>
      </w:r>
    </w:p>
    <w:p w:rsidR="00AD2E9F" w:rsidRPr="00EF53B3" w:rsidRDefault="00AD2E9F" w:rsidP="00E50663">
      <w:pPr>
        <w:rPr>
          <w:rFonts w:ascii="Times New Roman" w:hAnsi="Times New Roman" w:cs="Times New Roman"/>
          <w:sz w:val="24"/>
          <w:szCs w:val="24"/>
        </w:rPr>
      </w:pPr>
    </w:p>
    <w:p w:rsidR="00AD2E9F" w:rsidRPr="0007670D" w:rsidRDefault="00AD2E9F" w:rsidP="00E50663">
      <w:pPr>
        <w:rPr>
          <w:rFonts w:ascii="Times New Roman" w:hAnsi="Times New Roman" w:cs="Times New Roman"/>
          <w:b/>
          <w:bCs/>
          <w:color w:val="984806"/>
          <w:sz w:val="28"/>
          <w:szCs w:val="28"/>
        </w:rPr>
      </w:pPr>
      <w:r w:rsidRPr="0007670D">
        <w:rPr>
          <w:rFonts w:ascii="Times New Roman" w:hAnsi="Times New Roman" w:cs="Times New Roman"/>
          <w:b/>
          <w:bCs/>
          <w:color w:val="984806"/>
          <w:sz w:val="28"/>
          <w:szCs w:val="28"/>
        </w:rPr>
        <w:t>ОБЗ-2015.  4 блок.                  Вариант 3</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(1)Вовка примчался через десять минут. (2)На моём столе лежал раскрытый том Пушкина. (3)Такую толстенную книгу Вовка никогда не видал.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(4)Давай почитаем! – торопился Вовка.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(5)Как мы читали Пушкина! (6)Первый раз – самостоятельно, без руководства взрослых, пусть даже очень хороших и мудрых. (7)Как захлёбывались мы радостью познания неизвестных доселе слов и чувств – точно подкрались к благодатному источнику, который зачем-то прятали от нас прежде, давая из него лишь по глоточку отфильтрованной влаги. (8)И вот мы пьём медленно, без всяких помех, и нам ломит зубы студёность и новизна. (9)Мы были полны восторга, ещё не умея выразить то, что переполняет нас до самого края, а только слушая себя, своё сердце, слушая, как замирает оно, когда возносит вдруг душу какая-то волна, и как обрывается всё внутри, когда волна эта бросает вниз, словно испытывая нашу прочность.</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(10)Мы ещё не знали, что стихи Пушкина обладают этим волшебным умением, что волнуют нас образы и видения, слагаемые из слов, и что мы переживаем одно из самых счастливых мгновений, которые даруются человеку.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(11)Отныне, встречаясь, мы с Вовкой вели странные речи, в которых незримо присутствовал Александр Сергеевич. (12)Ну, например, я спрашивал своего друга: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Как ты вчера до дому довлачился? (13)В обитель дальнюю?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(14)А Вовка отвечал: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Поздно уже прикандыбал. (15)Почти пред ясным восходом зари.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(16)Говоря друг другу эти слова, мы, конечно, шутили, но не так, чтобы очень. (17)Спроси нас в ту пору со взрослой строгостью в голосе, что это мы так по-дурацки шутим, мы бы, наверное, смутились и перестали вставлять в свою речь пушкинские слова, но мы ведь переговаривались негромко, говоря друг дружке свои замечательные тирады, и, по крайней мере, никому другому знаний своих не демонстрировали.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(18)Лишь однажды Вовка сорвался.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(19)Так уж выходило, что слова эти и выражения легко и радостно впитывала наша память, похожая на губку, да ведь ещё мы и упражнялись, вставляя в свои речи пушкинские обороты, поэтому Вовку было трудно судить за раскрытие тайны, когда он вдруг сжал кулак и крикнул: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Вострепещи, тиран! (20)Уж близок час паденья!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(21)Это было в начале последнего урока. (22)Анна Николаевна рассказывала про последние известия с фронта, а Вовка, такая у него была почётная обязанность, передвигал флажки на карте под руководством учительницы.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(23)Наши били фрицев, флажки двигались каждый день, расширяя фронт атак, и в тот день скакнули далеко вперёд. (24)Вот Вовка и не выдержал.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(25)Все засмеялись его необыкновенным словам – все, кроме меня и Анны Николаевны. (26)Учительница же заглянула Вовке прямо в глаза, а потом долго смотрела ему вслед, пока мой друг, притихший, медленно, словно раненый, шёл к парте, усаживался, лез зачем-то в портфель.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(27)М-мда! – задумчиво произнесла Анна Николаевна. (28)После небольшой паузы она сказала: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Ребята, а давайте проведём в классе конкурс на лучшего исполнителя стихотворений Пушкина!                               (По А.А. Лиханову)*</w:t>
      </w:r>
      <w:r w:rsidRPr="00EF53B3">
        <w:rPr>
          <w:rStyle w:val="mo"/>
          <w:rFonts w:ascii="Times New Roman" w:hAnsi="Cambria Math" w:cs="Cambria Math"/>
          <w:sz w:val="24"/>
          <w:szCs w:val="24"/>
        </w:rPr>
        <w:t>∗</w:t>
      </w:r>
      <w:r w:rsidRPr="00EF53B3">
        <w:rPr>
          <w:rFonts w:ascii="Times New Roman" w:hAnsi="Times New Roman" w:cs="Times New Roman"/>
          <w:sz w:val="24"/>
          <w:szCs w:val="24"/>
        </w:rPr>
        <w:t> </w:t>
      </w:r>
      <w:r w:rsidRPr="00EF53B3">
        <w:rPr>
          <w:rFonts w:ascii="Times New Roman" w:hAnsi="Times New Roman" w:cs="Times New Roman"/>
          <w:b/>
          <w:bCs/>
          <w:i/>
          <w:iCs/>
          <w:sz w:val="24"/>
          <w:szCs w:val="24"/>
        </w:rPr>
        <w:t>Лиханов Альберт Анатольевич</w:t>
      </w:r>
      <w:r w:rsidRPr="00EF53B3">
        <w:rPr>
          <w:rFonts w:ascii="Times New Roman" w:hAnsi="Times New Roman" w:cs="Times New Roman"/>
          <w:i/>
          <w:iCs/>
          <w:sz w:val="24"/>
          <w:szCs w:val="24"/>
        </w:rPr>
        <w:t xml:space="preserve"> (род. в 1935 г.) – писатель, журналист, председатель Российского детского фонда. Особое внимание в своих произведениях писатель уделяет роли семьи и школы в воспитании ребёнка, в формировании его характера.</w:t>
      </w:r>
      <w:r w:rsidRPr="00EF53B3">
        <w:rPr>
          <w:rFonts w:ascii="Times New Roman" w:hAnsi="Times New Roman" w:cs="Times New Roman"/>
          <w:sz w:val="24"/>
          <w:szCs w:val="24"/>
        </w:rPr>
        <w:t xml:space="preserve"> </w:t>
      </w:r>
    </w:p>
    <w:p w:rsidR="00AD2E9F" w:rsidRPr="00EF53B3" w:rsidRDefault="00AD2E9F" w:rsidP="00E50663">
      <w:pPr>
        <w:pStyle w:val="NoSpacing"/>
        <w:jc w:val="both"/>
        <w:rPr>
          <w:rFonts w:ascii="Times New Roman" w:hAnsi="Times New Roman" w:cs="Times New Roman"/>
          <w:sz w:val="24"/>
          <w:szCs w:val="24"/>
        </w:rPr>
      </w:pPr>
    </w:p>
    <w:p w:rsidR="00AD2E9F" w:rsidRPr="00EF53B3" w:rsidRDefault="00AD2E9F" w:rsidP="00E50663">
      <w:pPr>
        <w:pStyle w:val="NoSpacing"/>
        <w:jc w:val="both"/>
        <w:rPr>
          <w:rFonts w:ascii="Times New Roman" w:hAnsi="Times New Roman" w:cs="Times New Roman"/>
          <w:b/>
          <w:bCs/>
          <w:sz w:val="24"/>
          <w:szCs w:val="24"/>
        </w:rPr>
      </w:pPr>
      <w:r w:rsidRPr="00EF53B3">
        <w:rPr>
          <w:rFonts w:ascii="Times New Roman" w:hAnsi="Times New Roman" w:cs="Times New Roman"/>
          <w:sz w:val="24"/>
          <w:szCs w:val="24"/>
        </w:rPr>
        <w:t>15.3 Как Вы понимаете значение словосочетания</w:t>
      </w:r>
      <w:r w:rsidRPr="00EF53B3">
        <w:rPr>
          <w:rFonts w:ascii="Times New Roman" w:hAnsi="Times New Roman" w:cs="Times New Roman"/>
          <w:b/>
          <w:bCs/>
          <w:sz w:val="24"/>
          <w:szCs w:val="24"/>
        </w:rPr>
        <w:t xml:space="preserve"> ДРАГОЦЕННЫЕ КНИГИ</w:t>
      </w:r>
      <w:r w:rsidRPr="00EF53B3">
        <w:rPr>
          <w:rFonts w:ascii="Times New Roman" w:hAnsi="Times New Roman" w:cs="Times New Roman"/>
          <w:sz w:val="24"/>
          <w:szCs w:val="24"/>
        </w:rPr>
        <w:t xml:space="preserve">? Сформулируйте и прокомментируйте данное Вами определение. Напишите сочинение-рассуждение на тему </w:t>
      </w:r>
      <w:r w:rsidRPr="00EF53B3">
        <w:rPr>
          <w:rFonts w:ascii="Times New Roman" w:hAnsi="Times New Roman" w:cs="Times New Roman"/>
          <w:b/>
          <w:bCs/>
          <w:sz w:val="24"/>
          <w:szCs w:val="24"/>
        </w:rPr>
        <w:t>«Что такое драгоценные книги».</w:t>
      </w:r>
    </w:p>
    <w:p w:rsidR="00AD2E9F" w:rsidRPr="00EF53B3" w:rsidRDefault="00AD2E9F" w:rsidP="00E50663">
      <w:pPr>
        <w:pStyle w:val="NoSpacing"/>
        <w:jc w:val="both"/>
        <w:rPr>
          <w:rFonts w:ascii="Times New Roman" w:hAnsi="Times New Roman" w:cs="Times New Roman"/>
          <w:sz w:val="24"/>
          <w:szCs w:val="24"/>
        </w:rPr>
      </w:pPr>
    </w:p>
    <w:p w:rsidR="00AD2E9F" w:rsidRDefault="00AD2E9F" w:rsidP="00E50663">
      <w:pPr>
        <w:rPr>
          <w:rFonts w:ascii="Times New Roman" w:hAnsi="Times New Roman" w:cs="Times New Roman"/>
          <w:b/>
          <w:bCs/>
          <w:color w:val="984806"/>
          <w:sz w:val="28"/>
          <w:szCs w:val="28"/>
        </w:rPr>
      </w:pPr>
      <w:r w:rsidRPr="006246C2">
        <w:rPr>
          <w:rFonts w:ascii="Times New Roman" w:hAnsi="Times New Roman" w:cs="Times New Roman"/>
          <w:b/>
          <w:bCs/>
          <w:color w:val="984806"/>
          <w:sz w:val="28"/>
          <w:szCs w:val="28"/>
        </w:rPr>
        <w:t>15.3  Сочинени</w:t>
      </w:r>
      <w:r>
        <w:rPr>
          <w:rFonts w:ascii="Times New Roman" w:hAnsi="Times New Roman" w:cs="Times New Roman"/>
          <w:b/>
          <w:bCs/>
          <w:color w:val="984806"/>
          <w:sz w:val="28"/>
          <w:szCs w:val="28"/>
        </w:rPr>
        <w:t xml:space="preserve">е-рассуждение.  </w:t>
      </w:r>
    </w:p>
    <w:p w:rsidR="00AD2E9F" w:rsidRPr="006246C2" w:rsidRDefault="00AD2E9F" w:rsidP="00E50663">
      <w:pPr>
        <w:rPr>
          <w:rFonts w:ascii="Times New Roman" w:hAnsi="Times New Roman" w:cs="Times New Roman"/>
          <w:b/>
          <w:bCs/>
          <w:color w:val="984806"/>
          <w:sz w:val="28"/>
          <w:szCs w:val="28"/>
        </w:rPr>
      </w:pPr>
      <w:r>
        <w:rPr>
          <w:rFonts w:ascii="Times New Roman" w:hAnsi="Times New Roman" w:cs="Times New Roman"/>
          <w:b/>
          <w:bCs/>
          <w:color w:val="984806"/>
          <w:sz w:val="28"/>
          <w:szCs w:val="28"/>
        </w:rPr>
        <w:t xml:space="preserve">                             </w:t>
      </w:r>
      <w:r w:rsidRPr="006246C2">
        <w:rPr>
          <w:rFonts w:ascii="Times New Roman" w:hAnsi="Times New Roman" w:cs="Times New Roman"/>
          <w:b/>
          <w:bCs/>
          <w:color w:val="984806"/>
          <w:sz w:val="28"/>
          <w:szCs w:val="28"/>
        </w:rPr>
        <w:t xml:space="preserve">  Что такое драгоценные книги?</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Драгоценные книги – это книги, которые мы особенно ценим, потому что они помогают нам найти ответы на многие вопросы, формируют наш характер. Они формируют у людей разные взгляды на жизнь, делают нас непохожими на других.  Убедимся в этом на примерах.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 тексте А. Лиханова  говорится о двух мальчишках, которые после прочтения стихов  А.С. Пушкина изменили свою жизнь, речь: « Отныне, встречаясь, мы с Вовкой вели странные речи, в которых незримо присутствовал Александр Сергеевич». Мальчики изменили свою речь, потому что стихи Пушкина им очень понравились. Они впустили в себя эпоху Пушкина, которую книга принесла из далёких времён.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Для меня примерами драгоценных книг являются многие произведения разных авторов, но больше всего я полюбил  Жюль  Верна, автора многих прекрасных книг.  Одна из таких книг – «Таинственный остров».  Эта книга может многому научить: как не сдаваться в самых экстремальных условиях, не пасть духом перед огромным количеством проблем и перед опасностью.  Она учит тому, как выжить на необитаемом острове и воспитать в себе силу и волю характера. </w:t>
      </w:r>
    </w:p>
    <w:p w:rsidR="00AD2E9F"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Многие книги чем-то помогают, какие-то учат, но не все книги могут быть так близки к сердцу, как та самая, драгоценная книга. (181 слово).       </w:t>
      </w:r>
    </w:p>
    <w:p w:rsidR="00AD2E9F" w:rsidRPr="00EF53B3" w:rsidRDefault="00AD2E9F" w:rsidP="00E50663">
      <w:pPr>
        <w:rPr>
          <w:rFonts w:ascii="Times New Roman" w:hAnsi="Times New Roman" w:cs="Times New Roman"/>
          <w:sz w:val="24"/>
          <w:szCs w:val="24"/>
        </w:rPr>
      </w:pPr>
      <w:r>
        <w:rPr>
          <w:rFonts w:ascii="Times New Roman" w:hAnsi="Times New Roman" w:cs="Times New Roman"/>
          <w:sz w:val="24"/>
          <w:szCs w:val="24"/>
        </w:rPr>
        <w:t xml:space="preserve">                                                                                                   </w:t>
      </w:r>
      <w:r w:rsidRPr="00EF53B3">
        <w:rPr>
          <w:rFonts w:ascii="Times New Roman" w:hAnsi="Times New Roman" w:cs="Times New Roman"/>
          <w:sz w:val="24"/>
          <w:szCs w:val="24"/>
        </w:rPr>
        <w:t>Березин Евгений.</w:t>
      </w:r>
    </w:p>
    <w:p w:rsidR="00AD2E9F" w:rsidRPr="006246C2" w:rsidRDefault="00AD2E9F" w:rsidP="00E50663">
      <w:pPr>
        <w:rPr>
          <w:rFonts w:ascii="Times New Roman" w:hAnsi="Times New Roman" w:cs="Times New Roman"/>
          <w:b/>
          <w:bCs/>
          <w:sz w:val="28"/>
          <w:szCs w:val="28"/>
        </w:rPr>
      </w:pPr>
      <w:r w:rsidRPr="00EF53B3">
        <w:rPr>
          <w:rFonts w:ascii="Times New Roman" w:hAnsi="Times New Roman" w:cs="Times New Roman"/>
          <w:sz w:val="24"/>
          <w:szCs w:val="24"/>
        </w:rPr>
        <w:t xml:space="preserve">        </w:t>
      </w:r>
      <w:r w:rsidRPr="006246C2">
        <w:rPr>
          <w:rFonts w:ascii="Times New Roman" w:hAnsi="Times New Roman" w:cs="Times New Roman"/>
          <w:b/>
          <w:bCs/>
          <w:sz w:val="28"/>
          <w:szCs w:val="28"/>
        </w:rPr>
        <w:t>ОБЗ-2015.  4 блок</w:t>
      </w:r>
      <w:r w:rsidRPr="00EF53B3">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AD2E9F" w:rsidRPr="006246C2" w:rsidRDefault="00AD2E9F" w:rsidP="00E50663">
      <w:pPr>
        <w:jc w:val="center"/>
        <w:rPr>
          <w:rFonts w:ascii="Times New Roman" w:hAnsi="Times New Roman" w:cs="Times New Roman"/>
          <w:b/>
          <w:bCs/>
          <w:sz w:val="28"/>
          <w:szCs w:val="28"/>
        </w:rPr>
      </w:pPr>
      <w:r w:rsidRPr="006246C2">
        <w:rPr>
          <w:rFonts w:ascii="Times New Roman" w:hAnsi="Times New Roman" w:cs="Times New Roman"/>
          <w:b/>
          <w:bCs/>
          <w:sz w:val="28"/>
          <w:szCs w:val="28"/>
        </w:rPr>
        <w:t>Вариант 4</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(1)Когда спрашивают, почему я, человек вполне сухопутный, так привязан к Севастополю, к морякам и кораблям, я говорю:</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(2)Потому что море я полюбил в детстве.</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(3)И сегодня мне хочется вспомнить подробности тех дней, когда я впервые ощутил тоску по Севастополю.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(4)Это случилось в начале июня. (5)Я от нечего делать зашёл к Шалимовым. (6)Лёшка сердито мастерил из загнутой медной трубки и гвоздя пугач-хлопушку. (7)На меня он только глянул с хмурым равнодушием. (8)В те дни, о которых я рассказываю, он дразнил меня непонятным прозвищем Кнабель. (9)Впрочем, Лёшкины дразнилки были беззлобные, а </w:t>
      </w:r>
      <w:r w:rsidRPr="00EF53B3">
        <w:rPr>
          <w:rFonts w:ascii="Times New Roman" w:hAnsi="Times New Roman" w:cs="Times New Roman"/>
          <w:sz w:val="24"/>
          <w:szCs w:val="24"/>
        </w:rPr>
        <w:br/>
        <w:t>по-настоящему злился он, если к нему лезли под руку во время важной работы. (10)Поэтому я не стал соваться и разглядывать пугач, а смирно присел на укрытую суконным одеялом койку.</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(11)На коричневом сукне лежала книга, на которой были разлапистые якоря, парусные корабли и слова: «С. Григорьев. Малахов курган».</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(12)Всё, что было связано с морем и парусами, приводило меня в волнение. (13)Книгу я тихо открыл и стал читать, как десятилетний мальчик Венька стоит на крыше своего дома и смотрит на входящую в бухту эскадру, как блестит на солнце оранжевая ребристая черепица на белых домиках.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(14)Я листал страницы неслышно и сидел не шевелясь, боясь лишним движением напомнить о себе.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(15)Видимо, с пугачом ладилось: Лёшка, не сказав ни слова, ушёл, а через минуту на дворе грохнуло. (16)Выстрел встряхнул меня – надо было принимать решение. (17)Попросить Лёшку, чтобы дал почитать? (18)Он может ответить «бери», а может и буркнуть «сам читаю» или «не моя». </w:t>
      </w:r>
      <w:r w:rsidRPr="00EF53B3">
        <w:rPr>
          <w:rFonts w:ascii="Times New Roman" w:hAnsi="Times New Roman" w:cs="Times New Roman"/>
          <w:sz w:val="24"/>
          <w:szCs w:val="24"/>
        </w:rPr>
        <w:br/>
        <w:t>(19)Я непослушными пальцами расстегнул на животе оловянные пуговки, запихал книгу и боком скользнул на кухню. (20)Щёлкнул на двери крючком и замер с книжкой у стола…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(21)Через какое-то время Лёшка задёргал дверь.</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(22)Кнабель, это ты стырил книгу?</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(23)Всё равно не дам, пока не дочитаю! – отчаянно сказал я, потому что расстаться с повестью о Севастополе было, казалось, выше моих сил.</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(24)Ну, только выйди, – нехорошим голосом предупредил Лёшка.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(25)К середине следующего дня я дочитал «Малахов курган» и, виноватый, готовый к заслуженной каре, но всё равно счастливый, понёс  книгу Лёшке. (26)Лёшка встретил меня вполне миролюбиво, улыбнулся и сказал:</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(27)Да ладно, у меня сейчас «Восемьдесят дней вокруг света» есть, а эту читай ещё, если охота…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(28)И я читал ещё. (29)Не спеша. (30)Про Веньку и про Нахимова, про гибель кораблей, затопленных у входа в бухту, и про матросов на бастионах. (31)А ещё в книге был Севастополь. (32)Я читал о жутких непрекращающихся бомбардировках, о развалинах и пожарах, но сквозь дым военного разрушения продолжал видеть мирный и солнечный город у необозримого моря. (33)Тот, который нужен был мне…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(По В.П. Крапивину)** </w:t>
      </w:r>
      <w:r w:rsidRPr="00EF53B3">
        <w:rPr>
          <w:rFonts w:ascii="Times New Roman" w:hAnsi="Times New Roman" w:cs="Times New Roman"/>
          <w:b/>
          <w:bCs/>
          <w:i/>
          <w:iCs/>
          <w:sz w:val="24"/>
          <w:szCs w:val="24"/>
        </w:rPr>
        <w:t>Крапивин Владислав Петрович</w:t>
      </w:r>
      <w:r w:rsidRPr="00EF53B3">
        <w:rPr>
          <w:rFonts w:ascii="Times New Roman" w:hAnsi="Times New Roman" w:cs="Times New Roman"/>
          <w:i/>
          <w:iCs/>
          <w:sz w:val="24"/>
          <w:szCs w:val="24"/>
        </w:rPr>
        <w:t xml:space="preserve"> (род. в 1938 г.) – детский писатель. Его книги были включены в «Золотую библиотеку избранных произведений для детей и юношества», «Библиотеку приключений и научной фантастики», «Библиотеку мировой литературы для детей». Некоторые произведения писателя экранизированы. </w:t>
      </w:r>
    </w:p>
    <w:p w:rsidR="00AD2E9F" w:rsidRPr="00EF53B3" w:rsidRDefault="00AD2E9F" w:rsidP="00E50663">
      <w:pPr>
        <w:pStyle w:val="NoSpacing"/>
        <w:jc w:val="both"/>
        <w:rPr>
          <w:rFonts w:ascii="Times New Roman" w:hAnsi="Times New Roman" w:cs="Times New Roman"/>
          <w:b/>
          <w:bCs/>
          <w:sz w:val="24"/>
          <w:szCs w:val="24"/>
        </w:rPr>
      </w:pPr>
      <w:r w:rsidRPr="00EF53B3">
        <w:rPr>
          <w:rFonts w:ascii="Times New Roman" w:hAnsi="Times New Roman" w:cs="Times New Roman"/>
          <w:sz w:val="24"/>
          <w:szCs w:val="24"/>
        </w:rPr>
        <w:t>15.3 Как Вы понимаете значение словосочетания</w:t>
      </w:r>
      <w:r w:rsidRPr="00EF53B3">
        <w:rPr>
          <w:rFonts w:ascii="Times New Roman" w:hAnsi="Times New Roman" w:cs="Times New Roman"/>
          <w:b/>
          <w:bCs/>
          <w:sz w:val="24"/>
          <w:szCs w:val="24"/>
        </w:rPr>
        <w:t xml:space="preserve"> ДРАГОЦЕННЫЕ КНИГИ</w:t>
      </w:r>
      <w:r w:rsidRPr="00EF53B3">
        <w:rPr>
          <w:rFonts w:ascii="Times New Roman" w:hAnsi="Times New Roman" w:cs="Times New Roman"/>
          <w:sz w:val="24"/>
          <w:szCs w:val="24"/>
        </w:rPr>
        <w:t xml:space="preserve">? Сформулируйте и прокомментируйте данное Вами определение. Напишите сочинение-рассуждение на тему </w:t>
      </w:r>
      <w:r w:rsidRPr="00EF53B3">
        <w:rPr>
          <w:rFonts w:ascii="Times New Roman" w:hAnsi="Times New Roman" w:cs="Times New Roman"/>
          <w:b/>
          <w:bCs/>
          <w:sz w:val="24"/>
          <w:szCs w:val="24"/>
        </w:rPr>
        <w:t>«Что такое драгоценные книги»</w:t>
      </w:r>
      <w:r w:rsidRPr="00EF53B3">
        <w:rPr>
          <w:rFonts w:ascii="Times New Roman" w:hAnsi="Times New Roman" w:cs="Times New Roman"/>
          <w:sz w:val="24"/>
          <w:szCs w:val="24"/>
        </w:rPr>
        <w:t>.</w:t>
      </w:r>
    </w:p>
    <w:p w:rsidR="00AD2E9F" w:rsidRPr="00EF53B3" w:rsidRDefault="00AD2E9F" w:rsidP="00E50663">
      <w:pPr>
        <w:pStyle w:val="NoSpacing"/>
        <w:jc w:val="both"/>
        <w:rPr>
          <w:rFonts w:ascii="Times New Roman" w:hAnsi="Times New Roman" w:cs="Times New Roman"/>
          <w:sz w:val="24"/>
          <w:szCs w:val="24"/>
        </w:rPr>
      </w:pPr>
    </w:p>
    <w:p w:rsidR="00AD2E9F" w:rsidRDefault="00AD2E9F" w:rsidP="00E50663">
      <w:pPr>
        <w:rPr>
          <w:rFonts w:ascii="Times New Roman" w:hAnsi="Times New Roman" w:cs="Times New Roman"/>
          <w:b/>
          <w:bCs/>
          <w:color w:val="984806"/>
          <w:sz w:val="28"/>
          <w:szCs w:val="28"/>
        </w:rPr>
      </w:pPr>
      <w:r w:rsidRPr="006246C2">
        <w:rPr>
          <w:rFonts w:ascii="Times New Roman" w:hAnsi="Times New Roman" w:cs="Times New Roman"/>
          <w:b/>
          <w:bCs/>
          <w:color w:val="984806"/>
          <w:sz w:val="28"/>
          <w:szCs w:val="28"/>
        </w:rPr>
        <w:t xml:space="preserve">15.3  Сочинение-рассуждение.               </w:t>
      </w:r>
    </w:p>
    <w:p w:rsidR="00AD2E9F" w:rsidRPr="006246C2" w:rsidRDefault="00AD2E9F" w:rsidP="00E50663">
      <w:pPr>
        <w:rPr>
          <w:rFonts w:ascii="Times New Roman" w:hAnsi="Times New Roman" w:cs="Times New Roman"/>
          <w:b/>
          <w:bCs/>
          <w:color w:val="984806"/>
          <w:sz w:val="28"/>
          <w:szCs w:val="28"/>
        </w:rPr>
      </w:pPr>
      <w:r>
        <w:rPr>
          <w:rFonts w:ascii="Times New Roman" w:hAnsi="Times New Roman" w:cs="Times New Roman"/>
          <w:b/>
          <w:bCs/>
          <w:color w:val="984806"/>
          <w:sz w:val="28"/>
          <w:szCs w:val="28"/>
        </w:rPr>
        <w:t xml:space="preserve">                              </w:t>
      </w:r>
      <w:r w:rsidRPr="006246C2">
        <w:rPr>
          <w:rFonts w:ascii="Times New Roman" w:hAnsi="Times New Roman" w:cs="Times New Roman"/>
          <w:b/>
          <w:bCs/>
          <w:color w:val="984806"/>
          <w:sz w:val="28"/>
          <w:szCs w:val="28"/>
        </w:rPr>
        <w:t xml:space="preserve">   Что такое драгоценные книги?</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Драгоценные книги – это те книги, которые особенно дороги нам за своё содержание и смыл, вложенный в, казалось бы,  простые строки. Такие произведения всегда влияют на наши будущие поступки, на формирование наших нравственных ценностей и характера. Книг, способных затронуть тончайшие струны нашей души, очень много, нужно лишь уметь слушать ту прекрасную мелодию, которая рождается из шелеста страниц и потока наших мыслей, заботливо «раскладывающих» содержание каждого листочка.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Так, в тексте В.П. Крапивина герой-рассказчик, прочитав книгу С. Григорьева «Малахов курган», с особой нежностью относится «к солнечному городу у необозримого моря». Это произведение «о развалинах и пожарах», «о жутких непрекращающихся бомбардировках» в городе, процветающем в наше время. Военные дни раз за разом разрушали Севастополь, стараясь подавить мужество в сердцах его жителей, но этого не произошло. Думаю, что эти  контрастные  картины города привили герою-рассказчику особую привязанность к Севастополю. Книга о городе-герое и о его жителях стала для В.П. Крапивина драгоценной; ведь только те книги, которые заставляют нас пропустить через себя целый шквал эмоций, запоминаются нам надолго (предложения 1-2).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Я не скажу, что прочитала много книг, ведь можно прочитать гораздо больше, но среди прочитанных уже есть драгоценные, которые мне не забыть никогда. Такой книгой для меня стала не одна, а несколько томов А. Дюма – «Три мушкетёра». Эта замечательная серия приключений учит нас настоящей дружбе, такой, какой она и должна быть.  Несмотря на все невзгоды и несчастья, друзья всегда оставались верны друг другу и себе. Думаю, что эта книга учит патриотизму и героизму. Ведь рискуя своей жизнью,  герои этого романа сохранили покой во Франции, хотя их страна не всегда платила им той же монетой. Над этими книгами я и плакала, и смеялась, и нервничала за полюбившихся четырёх друзей, поэтому эти томики навсегда останутся в моей памяти.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я считаю, что чтение должно стать необходимой частью жизни каждого, ведь книги способны приоткрыть для нас завесу важнейших истин, помочь нам в поиске своего настоящего «я» и попросту скоротать наше время с пользой. (315 слов).                                                                                                                    Кракулева Маргарита. </w:t>
      </w:r>
    </w:p>
    <w:p w:rsidR="00AD2E9F" w:rsidRPr="00EF53B3" w:rsidRDefault="00AD2E9F" w:rsidP="00E50663">
      <w:pPr>
        <w:pStyle w:val="NoSpacing"/>
        <w:jc w:val="both"/>
        <w:rPr>
          <w:rFonts w:ascii="Times New Roman" w:hAnsi="Times New Roman" w:cs="Times New Roman"/>
          <w:sz w:val="24"/>
          <w:szCs w:val="24"/>
        </w:rPr>
      </w:pPr>
    </w:p>
    <w:p w:rsidR="00AD2E9F" w:rsidRPr="006246C2" w:rsidRDefault="00AD2E9F" w:rsidP="00E50663">
      <w:pPr>
        <w:rPr>
          <w:rFonts w:ascii="Times New Roman" w:hAnsi="Times New Roman" w:cs="Times New Roman"/>
          <w:b/>
          <w:bCs/>
          <w:sz w:val="28"/>
          <w:szCs w:val="28"/>
        </w:rPr>
      </w:pPr>
      <w:r w:rsidRPr="006246C2">
        <w:rPr>
          <w:rFonts w:ascii="Times New Roman" w:hAnsi="Times New Roman" w:cs="Times New Roman"/>
          <w:b/>
          <w:bCs/>
          <w:sz w:val="28"/>
          <w:szCs w:val="28"/>
        </w:rPr>
        <w:t>ОБЗ-2015.  7 блок</w:t>
      </w:r>
    </w:p>
    <w:p w:rsidR="00AD2E9F" w:rsidRPr="006246C2" w:rsidRDefault="00AD2E9F" w:rsidP="00E50663">
      <w:pPr>
        <w:jc w:val="center"/>
        <w:rPr>
          <w:rFonts w:ascii="Times New Roman" w:hAnsi="Times New Roman" w:cs="Times New Roman"/>
          <w:b/>
          <w:bCs/>
          <w:sz w:val="28"/>
          <w:szCs w:val="28"/>
        </w:rPr>
      </w:pPr>
      <w:r w:rsidRPr="006246C2">
        <w:rPr>
          <w:rFonts w:ascii="Times New Roman" w:hAnsi="Times New Roman" w:cs="Times New Roman"/>
          <w:b/>
          <w:bCs/>
          <w:sz w:val="28"/>
          <w:szCs w:val="28"/>
        </w:rPr>
        <w:t>Вариант 1</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(1)Прежде чем увидеть Наилю, я услышал её голос. (2)Он поразил меня, заставил сердце биться чаще, чем обычно. (3)У всех людей в голосе звучит одна струна, а в её голосе как бы слышались две: одна звучала низко, густо, а другая – высоко, тонко. (4)Эти нежные струны то звучали порознь, то перемежались, то сливались и звучали вместе едва заметной дрожью. (5)Самые простые слова, когда она их произносила, менялись в своём значении, и казалось, что вообще слышишь их в первый раз. (6)Голос обновлял слова, наполнял теплом.</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(7)Я услышал голос Наили и представил себе её: волосы должны быть тёмными, глаза – с угольками в середине, губы – чуть припухшие, с едва заметными трещинками от воды и ветра. (8)Вместе с её голосом до меня долетало её дыхание, похожее на шелест листвы, когда пахнёт ветер. (9)Когда голос её умолкал, я боялся, что он не зазвучит снова – воспарит и умчится, как птица. (10)Мне хотелось, чтоб он звучал вечно и никто, кроме меня, его не слышал бы.</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(11)Она сидела на прибрежном песке, поджав ноги и упершись подбородком в колени. (12)Она сидела неподвижно, может быть, даже уснула. (13)Я сделал большой круг, обошёл её, чтобы посмотреть, не спит ли она. (14)Её глаза так сосредоточенно смотрели в одну точку, что я подумал: она видит сон с открытыми глазами.</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(15)У неё были тёмные глаза и, когда Наиля щурилась, становились совсем чёрными. (16)Когда же солнце не светило в лицо и она открывала глаза широко, вся чернота собиралась в маленькие точки. (17)Глаза её блестели, как от слёз, хотя она не плакала.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(18)И вдруг она оторвалась от своего сна, подняла глаза и сказала: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(19)А я тебя знаю.</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(20)Ты меня знаешь? – (21)Я хотел закричать от радости, совершить что-то немыслимое.</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(22)Мы же учимся в одной школе. (23)Разве ты меня не видел?</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(24)Не видел!</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(25)Какой ты невнимательный, – сказала она.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(26)Я слышал твой голос... (27)Я услышал твой голос, – сказал я.</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(28)Ты узнал меня по голосу?</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(29)Нет, другое... (30)Я хотел узнать тебя из-за голоса.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(31)Тебе понравился мой голос?</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(32)Понравился! (33)Это было не то слово. (34)Этот голос полностью захватил власть надо мной!</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(35)И вдруг я сказал:</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(36)Ты можешь прочитать наизусть таблицу умножения?</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(37)Моя неожиданная просьба застала её врасплох.</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(38)Смеёшься?</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(39)Нет, серьёзно. (40)Я буду слушать твой голос.</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(41)Наиля посмотрела на меня пристально, покачала головой. (42)Она не могла понять, а я не мог объяснить ей, что её голос менял значение слов и самые обыкновенные слова звучали как только что рождённые. (43)И таблица умножения превращалась в стихи.                       (По Ю.Я. Яковлеву)*</w:t>
      </w:r>
    </w:p>
    <w:p w:rsidR="00AD2E9F" w:rsidRPr="00EF53B3" w:rsidRDefault="00AD2E9F" w:rsidP="00E50663">
      <w:pPr>
        <w:pStyle w:val="NormalWeb"/>
        <w:jc w:val="both"/>
      </w:pPr>
      <w:r w:rsidRPr="00EF53B3">
        <w:t xml:space="preserve">* </w:t>
      </w:r>
      <w:r w:rsidRPr="00EF53B3">
        <w:rPr>
          <w:b/>
          <w:bCs/>
          <w:i/>
          <w:iCs/>
        </w:rPr>
        <w:t>Яковлев Юрий Яковлевич</w:t>
      </w:r>
      <w:r w:rsidRPr="00EF53B3">
        <w:rPr>
          <w:i/>
          <w:iCs/>
        </w:rPr>
        <w:t xml:space="preserve"> (1923–1996) – писатель и сценарист, автор книг для детей и юношества</w:t>
      </w:r>
      <w:r w:rsidRPr="00EF53B3">
        <w:t xml:space="preserve">.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15.2 Напишите сочинение-рассуждение. Объясните, как Вы понимаете смысл финала текста: </w:t>
      </w:r>
      <w:r w:rsidRPr="00EF53B3">
        <w:rPr>
          <w:rFonts w:ascii="Times New Roman" w:hAnsi="Times New Roman" w:cs="Times New Roman"/>
          <w:b/>
          <w:bCs/>
          <w:sz w:val="24"/>
          <w:szCs w:val="24"/>
        </w:rPr>
        <w:t>«И таблица умножения превращалась в стихи»</w:t>
      </w:r>
      <w:r w:rsidRPr="00EF53B3">
        <w:rPr>
          <w:rFonts w:ascii="Times New Roman" w:hAnsi="Times New Roman" w:cs="Times New Roman"/>
          <w:sz w:val="24"/>
          <w:szCs w:val="24"/>
        </w:rPr>
        <w:t>.</w:t>
      </w:r>
    </w:p>
    <w:p w:rsidR="00AD2E9F" w:rsidRPr="00EF53B3" w:rsidRDefault="00AD2E9F" w:rsidP="00E50663">
      <w:pPr>
        <w:pStyle w:val="NoSpacing"/>
        <w:jc w:val="both"/>
        <w:rPr>
          <w:rFonts w:ascii="Times New Roman" w:hAnsi="Times New Roman" w:cs="Times New Roman"/>
          <w:sz w:val="24"/>
          <w:szCs w:val="24"/>
        </w:rPr>
      </w:pP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15.3 Как Вы понимаете значение слова</w:t>
      </w:r>
      <w:r w:rsidRPr="00EF53B3">
        <w:rPr>
          <w:rFonts w:ascii="Times New Roman" w:hAnsi="Times New Roman" w:cs="Times New Roman"/>
          <w:b/>
          <w:bCs/>
          <w:sz w:val="24"/>
          <w:szCs w:val="24"/>
        </w:rPr>
        <w:t xml:space="preserve"> ЛЮБОВЬ</w:t>
      </w:r>
      <w:r w:rsidRPr="00EF53B3">
        <w:rPr>
          <w:rFonts w:ascii="Times New Roman" w:hAnsi="Times New Roman" w:cs="Times New Roman"/>
          <w:sz w:val="24"/>
          <w:szCs w:val="24"/>
        </w:rPr>
        <w:t xml:space="preserve">? Сформулируйте и прокомментируйте данное Вами определение. Напишите сочинение-рассуждение на тему </w:t>
      </w:r>
      <w:r w:rsidRPr="00EF53B3">
        <w:rPr>
          <w:rFonts w:ascii="Times New Roman" w:hAnsi="Times New Roman" w:cs="Times New Roman"/>
          <w:b/>
          <w:bCs/>
          <w:sz w:val="24"/>
          <w:szCs w:val="24"/>
        </w:rPr>
        <w:t>«Что такое любовь»</w:t>
      </w:r>
      <w:r w:rsidRPr="00EF53B3">
        <w:rPr>
          <w:rFonts w:ascii="Times New Roman" w:hAnsi="Times New Roman" w:cs="Times New Roman"/>
          <w:sz w:val="24"/>
          <w:szCs w:val="24"/>
        </w:rPr>
        <w:t>.</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w:t>
      </w:r>
    </w:p>
    <w:p w:rsidR="00AD2E9F" w:rsidRPr="006246C2" w:rsidRDefault="00AD2E9F" w:rsidP="00E50663">
      <w:pPr>
        <w:rPr>
          <w:rFonts w:ascii="Times New Roman" w:hAnsi="Times New Roman" w:cs="Times New Roman"/>
          <w:b/>
          <w:bCs/>
          <w:color w:val="984806"/>
          <w:sz w:val="28"/>
          <w:szCs w:val="28"/>
        </w:rPr>
      </w:pPr>
      <w:r w:rsidRPr="006246C2">
        <w:rPr>
          <w:rFonts w:ascii="Times New Roman" w:hAnsi="Times New Roman" w:cs="Times New Roman"/>
          <w:b/>
          <w:bCs/>
          <w:color w:val="984806"/>
          <w:sz w:val="28"/>
          <w:szCs w:val="28"/>
        </w:rPr>
        <w:t xml:space="preserve"> 15.2 Сочинение-рассуждение.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«И таблица умножения превращалась в стихи», -   такими словами заканчивается текст Ю.Я.Яковлева. Я думаю, что значением этой фразы является то, что для любящего человека все в предмете обожания кажется необыкновенным и прекрасным, ведь влюбляешься ты неожиданно. Можно влюбиться во взгляд, в улыбку, в голос, в жест, а уж если тебя угораздило замазаться в этой красной краске, и  твой обожаемый станет для тебя самым родным, несмотря на его минусы, ведь идеальных людей не существует. Ты постепенно полюбишь его чувство юмора, глупые и нелепые ситуации, в которые он попадает, ведь именно то, что ты принимаешь человека таким, какой он есть, и является главным признаком любви.</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Так, в тексте Ю.Я. Яковлева героя-рассказчика затронула Наиля еще до того, как он смог ее увидеть, ведь именно ее голос стал тем, что «зацепило» героя. Слова, произнесенные ею, казалось, приобретали совсем иное значение (предложения 1-6).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Конечно, любовь – это безграничная привязанность к человеку, и хочется, чтобы она была взаимной. Надеешься на то, что этот человек будет только с тобой как можно дольше, если получится, то навсегда, ведь ты обожаешь его и нуждаешься в нем, как нуждался герой-рассказчик в том, чтобы хотя бы слышать голос Наили (предложения 14, 32-34).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я считаю, что любовь не дает человеку права выбора, ведь влюбляются нежданно и негаданно, влюбляются в чистые глаза, в ямочку на щеке, в сияющую улыбку, в теплые руки, в мелодичный голос, а дальше мы, как художники, рисуем для себя этого человека, влюбляемся во все его, может быть не самые хорошие черты характера. 244 слова. </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                                                                                                 Кракулева Маргарита.                    </w:t>
      </w:r>
    </w:p>
    <w:p w:rsidR="00AD2E9F" w:rsidRPr="00EF53B3" w:rsidRDefault="00AD2E9F" w:rsidP="00E50663">
      <w:pPr>
        <w:pStyle w:val="NoSpacing"/>
        <w:jc w:val="both"/>
        <w:rPr>
          <w:rFonts w:ascii="Times New Roman" w:hAnsi="Times New Roman" w:cs="Times New Roman"/>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Pr="006246C2" w:rsidRDefault="00AD2E9F" w:rsidP="00E50663">
      <w:pPr>
        <w:rPr>
          <w:rFonts w:ascii="Times New Roman" w:hAnsi="Times New Roman" w:cs="Times New Roman"/>
          <w:b/>
          <w:bCs/>
          <w:color w:val="984806"/>
          <w:sz w:val="28"/>
          <w:szCs w:val="28"/>
        </w:rPr>
      </w:pPr>
      <w:r w:rsidRPr="006246C2">
        <w:rPr>
          <w:rFonts w:ascii="Times New Roman" w:hAnsi="Times New Roman" w:cs="Times New Roman"/>
          <w:b/>
          <w:bCs/>
          <w:color w:val="984806"/>
          <w:sz w:val="28"/>
          <w:szCs w:val="28"/>
        </w:rPr>
        <w:t xml:space="preserve">15.3 Сочинение-рассуждение. </w:t>
      </w:r>
    </w:p>
    <w:p w:rsidR="00AD2E9F" w:rsidRPr="006246C2" w:rsidRDefault="00AD2E9F" w:rsidP="00E50663">
      <w:pPr>
        <w:rPr>
          <w:rFonts w:ascii="Times New Roman" w:hAnsi="Times New Roman" w:cs="Times New Roman"/>
          <w:color w:val="984806"/>
          <w:sz w:val="28"/>
          <w:szCs w:val="28"/>
        </w:rPr>
      </w:pPr>
      <w:r w:rsidRPr="006246C2">
        <w:rPr>
          <w:rFonts w:ascii="Times New Roman" w:hAnsi="Times New Roman" w:cs="Times New Roman"/>
          <w:color w:val="984806"/>
          <w:sz w:val="28"/>
          <w:szCs w:val="28"/>
        </w:rPr>
        <w:t xml:space="preserve">                                                         </w:t>
      </w:r>
      <w:r w:rsidRPr="006246C2">
        <w:rPr>
          <w:rFonts w:ascii="Times New Roman" w:hAnsi="Times New Roman" w:cs="Times New Roman"/>
          <w:b/>
          <w:bCs/>
          <w:color w:val="984806"/>
          <w:sz w:val="28"/>
          <w:szCs w:val="28"/>
        </w:rPr>
        <w:t>Что такое любовь?</w:t>
      </w:r>
      <w:r w:rsidRPr="006246C2">
        <w:rPr>
          <w:rFonts w:ascii="Times New Roman" w:hAnsi="Times New Roman" w:cs="Times New Roman"/>
          <w:color w:val="984806"/>
          <w:sz w:val="28"/>
          <w:szCs w:val="28"/>
        </w:rPr>
        <w:t xml:space="preserve">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Любовь – это глубокая привязанность к другому человеку, чувство искренней симпатии. Такое определение дано  этому понятию в словаре. Любовь может быть разной, но  это чувство отмечается верностью и преданностью.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 в тексте Ю. Яковлева герой-рассказчик испытывает чувство любви к Наиле, девочке из его школы. Он влюбился в ее голос, сразу почувствовал, что его обладательница станет для него тем самым особенным человеком, который изменит его жизнь,  сделает ее ярче и живее. Все, что говорила эта девчонка, стало особенным, казалось, что произнесенные ею слова новые, необыкновенные ( предложения 1-6, 32- 34, 42-43).</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 нашей жизни не все люди верят в настоящую любовь, а я все еще плутаю где-то между миром книг и кино и реальной жизнью. Несмотря на это, я с уверенностью могу утверждать, что самой настоящей и искренней любовью можно считать материнскую. Ее примеры мы можем видеть каждый день, потому что наши мамы любят нас таких, какие мы есть, они дают нам все самое лучшее, стремясь устроить наше счастливое будущее. Проявление такой любви мы находим, например, в военные годы, когда женщины ждали своих детей годами, а иногда и десятками лет, когда они закрывали детей своим телом. В произведении Андрея Дементьева «Баллада о матери» жзенщина ждет своего сына 30 лет, но увидеть ей удается его лишь на документальной пленке. Увидев лицо своего ребенка, мать вскрикнула от неожиданности, взмолилась «словно сын услышать ее мог», но увидеть его вживую ей, увы, было не дано.</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я считаю, что любовь должна существовать в нашем мире. Ведь только это прекрасное и светлое чувство способно исправить людей, заставить их, пренебрегая эгоизмом, любить кого-то больше, чем себя. 259 слов.</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Кракулева Маргарита. </w:t>
      </w:r>
    </w:p>
    <w:p w:rsidR="00AD2E9F" w:rsidRDefault="00AD2E9F" w:rsidP="00E50663">
      <w:pPr>
        <w:rPr>
          <w:rFonts w:ascii="Times New Roman" w:hAnsi="Times New Roman" w:cs="Times New Roman"/>
          <w:b/>
          <w:bCs/>
          <w:sz w:val="24"/>
          <w:szCs w:val="24"/>
        </w:rPr>
      </w:pPr>
      <w:r>
        <w:rPr>
          <w:noProof/>
          <w:lang w:eastAsia="ru-RU"/>
        </w:rPr>
        <w:pict>
          <v:shape id="_x0000_s1040" type="#_x0000_t75" alt="t1@26da0132-f7ae-458d-ab41-23a1005142cc.jpg" style="position:absolute;margin-left:143.85pt;margin-top:0;width:183.85pt;height:224.6pt;z-index:251664896;visibility:visible;mso-wrap-distance-top:.96pt;mso-wrap-distance-right:3.33972mm;mso-wrap-distance-bottom:.55472mm;mso-position-horizontal:right;mso-position-horizontal-relative:margin;mso-position-vertical:bottom;mso-position-vertical-relative:margin">
            <v:imagedata r:id="rId25" o:title=""/>
            <o:lock v:ext="edit" aspectratio="f"/>
            <w10:wrap type="square" anchorx="margin" anchory="margin"/>
          </v:shape>
        </w:pict>
      </w: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Pr="006246C2" w:rsidRDefault="00AD2E9F" w:rsidP="00E50663">
      <w:pPr>
        <w:rPr>
          <w:rFonts w:ascii="Times New Roman" w:hAnsi="Times New Roman" w:cs="Times New Roman"/>
          <w:b/>
          <w:bCs/>
          <w:color w:val="984806"/>
          <w:sz w:val="28"/>
          <w:szCs w:val="28"/>
        </w:rPr>
      </w:pPr>
      <w:r w:rsidRPr="006246C2">
        <w:rPr>
          <w:rFonts w:ascii="Times New Roman" w:hAnsi="Times New Roman" w:cs="Times New Roman"/>
          <w:b/>
          <w:bCs/>
          <w:color w:val="984806"/>
          <w:sz w:val="28"/>
          <w:szCs w:val="28"/>
        </w:rPr>
        <w:t xml:space="preserve">15.3 Сочинение-рассуждение.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w:t>
      </w:r>
      <w:r w:rsidRPr="00EF53B3">
        <w:rPr>
          <w:rFonts w:ascii="Times New Roman" w:hAnsi="Times New Roman" w:cs="Times New Roman"/>
          <w:b/>
          <w:bCs/>
          <w:sz w:val="24"/>
          <w:szCs w:val="24"/>
        </w:rPr>
        <w:t>Что такое любовь?</w:t>
      </w:r>
      <w:r w:rsidRPr="00EF53B3">
        <w:rPr>
          <w:rFonts w:ascii="Times New Roman" w:hAnsi="Times New Roman" w:cs="Times New Roman"/>
          <w:sz w:val="24"/>
          <w:szCs w:val="24"/>
        </w:rPr>
        <w:t xml:space="preserve">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Любовь – чувство привязанности, безусловное и безграничное доверие друг к другу. Доверие, которое раскрывает в каждом все то лучшее, на что только способен человек. Настоящая любовь непременно включает в себя дружеские отношения, но не ограничивается ими. Она всегда больше дружбы, поскольку только в любви мы признаем за другим человеком полное право на все то. Что составляет наш мир. Убедимся в этом на примерах.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 тексте Ю. Яковлева речь ведется от имени героя, который был влюблен в Наилю. Он услышал ее голос и представил девушку: ее волосы, губы, дыхание, похожее на шелест ветра (предложения 5-7). Герой боялся, что ее голос не зазвучит снова. Мальчик мечтал, чтобы только он единственный имел возможность слышать ее голос (предложение 10), одним словом, он был влюблен в Наилю. А влюбленность – это глубокая привязанность к другому человеку, чувство искренней симпатии, о которой этот человек может и не знать.</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Любовь бывает разной: к родине, к искусству, к человеку, к животным. Также есть материнская и братская любовь, счастливая  и несчастная. У каждого она своя. Но 4как отличить увлечение от настоящей любви? Увлечение – это приятное времяпровождение с человеком, к которому у тебя есть просто симпатия. Это чувство не длится долго, оно вскоре надоедает, и человек уходит. А настоящая любовь – это когда хочется видеть человека, слушать, ощущать его присутствие рядом. Недавно я смотрела фильм «Виноваты звезды». Это фильм про настоящую любовь, но он заканчивается трагично. Главная героиня, Хейзел, была больна раком, и, чтобы подружиться со сверстниками, пошла в кружок, где у каждого своя болезнь. Так она познакомилась с Агастусом, которому из-за болезни ампутировали ногу. Он был веселый, шутил, несмотря на болезнь, и этим он понравился героине. Они проводили время вместе каждый день, и однажды Агастус признался, что любит ее. Через пару месяцев возлюбленный Хейзел умер, и на похоронах она подумала: « Похороны не для мертвых, они для живых».</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любовь – это самое ценное, что хранит и бережет человек. Каждый хочет найти такого человека, который будет принимать тебя таким, какой ты есть, и не будет говорить: «Если ты меня любишь, то сделаешь это и то». Такая любовь обречена. 336 слов.</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Фильчакова Галина.</w:t>
      </w:r>
    </w:p>
    <w:p w:rsidR="00AD2E9F" w:rsidRDefault="00AD2E9F" w:rsidP="00E50663">
      <w:pPr>
        <w:rPr>
          <w:rFonts w:ascii="Times New Roman" w:hAnsi="Times New Roman" w:cs="Times New Roman"/>
          <w:sz w:val="24"/>
          <w:szCs w:val="24"/>
        </w:rPr>
      </w:pPr>
    </w:p>
    <w:p w:rsidR="00AD2E9F" w:rsidRDefault="00AD2E9F" w:rsidP="00E50663">
      <w:pPr>
        <w:rPr>
          <w:rFonts w:ascii="Times New Roman" w:hAnsi="Times New Roman" w:cs="Times New Roman"/>
          <w:sz w:val="24"/>
          <w:szCs w:val="24"/>
        </w:rPr>
      </w:pPr>
    </w:p>
    <w:p w:rsidR="00AD2E9F" w:rsidRDefault="00AD2E9F" w:rsidP="00E50663">
      <w:pPr>
        <w:rPr>
          <w:rFonts w:ascii="Times New Roman" w:hAnsi="Times New Roman" w:cs="Times New Roman"/>
          <w:sz w:val="24"/>
          <w:szCs w:val="24"/>
        </w:rPr>
      </w:pPr>
    </w:p>
    <w:p w:rsidR="00AD2E9F" w:rsidRDefault="00AD2E9F" w:rsidP="00E50663">
      <w:pPr>
        <w:rPr>
          <w:rFonts w:ascii="Times New Roman" w:hAnsi="Times New Roman" w:cs="Times New Roman"/>
          <w:sz w:val="24"/>
          <w:szCs w:val="24"/>
        </w:rPr>
      </w:pPr>
    </w:p>
    <w:p w:rsidR="00AD2E9F" w:rsidRDefault="00AD2E9F" w:rsidP="00E50663">
      <w:pPr>
        <w:rPr>
          <w:rFonts w:ascii="Times New Roman" w:hAnsi="Times New Roman" w:cs="Times New Roman"/>
          <w:sz w:val="24"/>
          <w:szCs w:val="24"/>
        </w:rPr>
      </w:pPr>
    </w:p>
    <w:p w:rsidR="00AD2E9F" w:rsidRPr="006246C2" w:rsidRDefault="00AD2E9F" w:rsidP="00E50663">
      <w:pPr>
        <w:rPr>
          <w:rFonts w:ascii="Times New Roman" w:hAnsi="Times New Roman" w:cs="Times New Roman"/>
          <w:b/>
          <w:bCs/>
          <w:sz w:val="28"/>
          <w:szCs w:val="28"/>
        </w:rPr>
      </w:pPr>
      <w:r w:rsidRPr="006246C2">
        <w:rPr>
          <w:rFonts w:ascii="Times New Roman" w:hAnsi="Times New Roman" w:cs="Times New Roman"/>
          <w:b/>
          <w:bCs/>
          <w:sz w:val="28"/>
          <w:szCs w:val="28"/>
        </w:rPr>
        <w:t>ОБЗ-2015.  7 блок</w:t>
      </w:r>
    </w:p>
    <w:p w:rsidR="00AD2E9F" w:rsidRPr="006246C2" w:rsidRDefault="00AD2E9F" w:rsidP="00E50663">
      <w:pPr>
        <w:jc w:val="center"/>
        <w:rPr>
          <w:rFonts w:ascii="Times New Roman" w:hAnsi="Times New Roman" w:cs="Times New Roman"/>
          <w:b/>
          <w:bCs/>
          <w:sz w:val="28"/>
          <w:szCs w:val="28"/>
        </w:rPr>
      </w:pPr>
      <w:r w:rsidRPr="006246C2">
        <w:rPr>
          <w:rFonts w:ascii="Times New Roman" w:hAnsi="Times New Roman" w:cs="Times New Roman"/>
          <w:b/>
          <w:bCs/>
          <w:sz w:val="28"/>
          <w:szCs w:val="28"/>
        </w:rPr>
        <w:t>Вариант 2</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(1)После уроков девочки возвращались домой все вместе.</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(2)Кать, ну расскажи, пожалуйста, как там Антуан? – дёргала Дронову за рукав Аллочка Любимова.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(3)Пока… никак, – вынуждена была признаться та. – (4)Но ведь это только начало!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(5)Вы, девчонки, совсем помешались на Антуане, – рассмеялась Оля Авласович. – (6)Антуан сказал, Антуан посмотрел… (7)Как ненормальные, честное слово, будто на нём свет клином сошёлся!</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(8)Можно подумать, тебе Клюшев не нравится! – насмешливо сказала Таня.</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(9)Нисколечко! (10)А тебе? – лукаво посмотрела на неё Оля.</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(11)Таня внутренне вздрогнула, но опять вовремя совладала с собой и ответила: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(12)Да так, с ума не схожу, как некоторые… – (13)И она с лёгким презрением посмотрела на Аллочку.</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(14)Любимова дёрнула плечиком, но оправдываться не стала.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(15)А мне-то как «повезло», – расстроенным голосом пожаловалась Лена Прижняк. – (16)От этого Рябы с ума сойти можно.</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(17)Скажи «спасибо», что тебя с Козликом не посадили, – усмехнулась Таня, и все девочки дружно рассмеялись.</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(18)Дома Таня первым делом подошла к зеркалу. (19)Нет, она не изменилась. (20)Почти не изменилась. (21)Во всяком случае, она не хуже, но и не лучше прежнего. (22)Немного выросла по сравнению с прошлым годом, но во всём остальном особенных перемен в ней нет. (23)Она всё такая же худющая, бледная, с прямыми скользкими непослушными волосами, которые не может удержать ни одна резинка, ни одна заколка или завязанная лента. (24)Мама без конца предлагает дочери постричься, чтобы ей было легче и голова выглядела аккуратней, но Тане не хочется. (25)Если снять с волос резинку, то они очень красиво рассыпаются по плечам и блестят.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(26)Таня вытащила из ящика письменного стола толстую тетрадь с Ди Каприо на обложке и на первом чистом листе вывела красивыми буквами: «Таня Осокина. 7 </w:t>
      </w:r>
      <w:r w:rsidRPr="00EF53B3">
        <w:rPr>
          <w:rStyle w:val="mo"/>
          <w:rFonts w:ascii="Times New Roman" w:hAnsi="Times New Roman" w:cs="Times New Roman"/>
          <w:sz w:val="24"/>
          <w:szCs w:val="24"/>
        </w:rPr>
        <w:t>„</w:t>
      </w:r>
      <w:r w:rsidRPr="00EF53B3">
        <w:rPr>
          <w:rFonts w:ascii="Times New Roman" w:hAnsi="Times New Roman" w:cs="Times New Roman"/>
          <w:sz w:val="24"/>
          <w:szCs w:val="24"/>
        </w:rPr>
        <w:t>А”». (27)Потом подумала немножко и на внутренней стороне обложки написала то, без чего ни одна девчоночья анкета никем анкетой признана не будет:</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i/>
          <w:iCs/>
          <w:sz w:val="24"/>
          <w:szCs w:val="24"/>
        </w:rPr>
        <w:t>На «О» моя фамилия,</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i/>
          <w:iCs/>
          <w:sz w:val="24"/>
          <w:szCs w:val="24"/>
        </w:rPr>
        <w:t>На «Т» меня зовут,</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i/>
          <w:iCs/>
          <w:sz w:val="24"/>
          <w:szCs w:val="24"/>
        </w:rPr>
        <w:t>На «Л» подруга милая,</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i/>
          <w:iCs/>
          <w:sz w:val="24"/>
          <w:szCs w:val="24"/>
        </w:rPr>
        <w:t>На «…» мой лучший друг.</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(28)После этого замечательного стихотворения Таня на самом верху следующего чистого листа написала: «Напиши мне письмо, если тебе понятен этот адрес: Ревнующая область, Страдающий район, город Любовь, улица Влюблённых, дом Тоскующих, квартира Счастливейших».</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(29)Интересно, догадается ли один человек, что Таня ждёт послание именно от него? (30)Если не догадается, то может проявить себя на следующей странице. (31)На самом её верху она написала следующее: «Кто считает меня своим другом, может вписать первую букву своего имени в стихотворение на обложке». (32)Таня представила, как один человек вписывает эту букву, и ей сделалось жарко.   </w:t>
      </w:r>
    </w:p>
    <w:p w:rsidR="00AD2E9F" w:rsidRPr="00EF53B3" w:rsidRDefault="00AD2E9F" w:rsidP="00E50663">
      <w:pPr>
        <w:pStyle w:val="NoSpacing"/>
        <w:ind w:firstLine="709"/>
        <w:jc w:val="right"/>
        <w:rPr>
          <w:rFonts w:ascii="Times New Roman" w:hAnsi="Times New Roman" w:cs="Times New Roman"/>
          <w:sz w:val="24"/>
          <w:szCs w:val="24"/>
        </w:rPr>
      </w:pPr>
      <w:r w:rsidRPr="00EF53B3">
        <w:rPr>
          <w:rFonts w:ascii="Times New Roman" w:hAnsi="Times New Roman" w:cs="Times New Roman"/>
          <w:sz w:val="24"/>
          <w:szCs w:val="24"/>
        </w:rPr>
        <w:t> (По С.А. Лубенец)*</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15.2 Напишите сочинение-рассуждение. Объясните, как Вы понимаете смысл финала текста: </w:t>
      </w:r>
      <w:r w:rsidRPr="00EF53B3">
        <w:rPr>
          <w:rFonts w:ascii="Times New Roman" w:hAnsi="Times New Roman" w:cs="Times New Roman"/>
          <w:b/>
          <w:bCs/>
          <w:sz w:val="24"/>
          <w:szCs w:val="24"/>
        </w:rPr>
        <w:t>«На самом её верху она написала следующее: ”Кто считает меня своим другом, может вписать первую букву своего имени в стихотворение на обложке”. Таня представила, как один человек вписывает эту букву, и ей сделалось жарко»</w:t>
      </w:r>
      <w:r w:rsidRPr="00EF53B3">
        <w:rPr>
          <w:rFonts w:ascii="Times New Roman" w:hAnsi="Times New Roman" w:cs="Times New Roman"/>
          <w:sz w:val="24"/>
          <w:szCs w:val="24"/>
        </w:rPr>
        <w:t>.</w:t>
      </w:r>
    </w:p>
    <w:p w:rsidR="00AD2E9F" w:rsidRPr="006246C2" w:rsidRDefault="00AD2E9F" w:rsidP="00E50663">
      <w:pPr>
        <w:pStyle w:val="NoSpacing"/>
        <w:jc w:val="both"/>
        <w:rPr>
          <w:rFonts w:ascii="Times New Roman" w:hAnsi="Times New Roman" w:cs="Times New Roman"/>
          <w:b/>
          <w:bCs/>
          <w:sz w:val="28"/>
          <w:szCs w:val="28"/>
        </w:rPr>
      </w:pPr>
      <w:r w:rsidRPr="006246C2">
        <w:rPr>
          <w:rFonts w:ascii="Times New Roman" w:hAnsi="Times New Roman" w:cs="Times New Roman"/>
          <w:sz w:val="28"/>
          <w:szCs w:val="28"/>
        </w:rPr>
        <w:t>15.3 Как Вы понимаете значение слова</w:t>
      </w:r>
      <w:r w:rsidRPr="006246C2">
        <w:rPr>
          <w:rFonts w:ascii="Times New Roman" w:hAnsi="Times New Roman" w:cs="Times New Roman"/>
          <w:b/>
          <w:bCs/>
          <w:sz w:val="28"/>
          <w:szCs w:val="28"/>
        </w:rPr>
        <w:t xml:space="preserve"> ЛЮБОВЬ</w:t>
      </w:r>
      <w:r w:rsidRPr="006246C2">
        <w:rPr>
          <w:rFonts w:ascii="Times New Roman" w:hAnsi="Times New Roman" w:cs="Times New Roman"/>
          <w:sz w:val="28"/>
          <w:szCs w:val="28"/>
        </w:rPr>
        <w:t xml:space="preserve">? Сформулируйте и прокомментируйте данное Вами определение. Напишите сочинение-рассуждение на тему </w:t>
      </w:r>
      <w:r w:rsidRPr="006246C2">
        <w:rPr>
          <w:rFonts w:ascii="Times New Roman" w:hAnsi="Times New Roman" w:cs="Times New Roman"/>
          <w:b/>
          <w:bCs/>
          <w:sz w:val="28"/>
          <w:szCs w:val="28"/>
        </w:rPr>
        <w:t>«Что такое любовь».</w:t>
      </w:r>
    </w:p>
    <w:p w:rsidR="00AD2E9F" w:rsidRPr="006246C2" w:rsidRDefault="00AD2E9F" w:rsidP="00E50663">
      <w:pPr>
        <w:pStyle w:val="NoSpacing"/>
        <w:jc w:val="both"/>
        <w:rPr>
          <w:rFonts w:ascii="Times New Roman" w:hAnsi="Times New Roman" w:cs="Times New Roman"/>
          <w:sz w:val="28"/>
          <w:szCs w:val="28"/>
        </w:rPr>
      </w:pPr>
    </w:p>
    <w:p w:rsidR="00AD2E9F" w:rsidRPr="006246C2" w:rsidRDefault="00AD2E9F" w:rsidP="00E50663">
      <w:pPr>
        <w:rPr>
          <w:rFonts w:ascii="Times New Roman" w:hAnsi="Times New Roman" w:cs="Times New Roman"/>
          <w:b/>
          <w:bCs/>
          <w:color w:val="984806"/>
          <w:sz w:val="28"/>
          <w:szCs w:val="28"/>
        </w:rPr>
      </w:pPr>
      <w:r w:rsidRPr="006246C2">
        <w:rPr>
          <w:rFonts w:ascii="Times New Roman" w:hAnsi="Times New Roman" w:cs="Times New Roman"/>
          <w:b/>
          <w:bCs/>
          <w:color w:val="984806"/>
          <w:sz w:val="28"/>
          <w:szCs w:val="28"/>
        </w:rPr>
        <w:t xml:space="preserve">15.3 Сочинение-рассуждение. </w:t>
      </w:r>
    </w:p>
    <w:p w:rsidR="00AD2E9F" w:rsidRPr="006246C2" w:rsidRDefault="00AD2E9F" w:rsidP="00E50663">
      <w:pPr>
        <w:rPr>
          <w:rFonts w:ascii="Times New Roman" w:hAnsi="Times New Roman" w:cs="Times New Roman"/>
          <w:color w:val="984806"/>
          <w:sz w:val="28"/>
          <w:szCs w:val="28"/>
        </w:rPr>
      </w:pPr>
      <w:r w:rsidRPr="006246C2">
        <w:rPr>
          <w:rFonts w:ascii="Times New Roman" w:hAnsi="Times New Roman" w:cs="Times New Roman"/>
          <w:color w:val="984806"/>
          <w:sz w:val="28"/>
          <w:szCs w:val="28"/>
        </w:rPr>
        <w:t xml:space="preserve">                                                         </w:t>
      </w:r>
      <w:r w:rsidRPr="006246C2">
        <w:rPr>
          <w:rFonts w:ascii="Times New Roman" w:hAnsi="Times New Roman" w:cs="Times New Roman"/>
          <w:b/>
          <w:bCs/>
          <w:color w:val="984806"/>
          <w:sz w:val="28"/>
          <w:szCs w:val="28"/>
        </w:rPr>
        <w:t>Что такое любовь?</w:t>
      </w:r>
      <w:r w:rsidRPr="006246C2">
        <w:rPr>
          <w:rFonts w:ascii="Times New Roman" w:hAnsi="Times New Roman" w:cs="Times New Roman"/>
          <w:color w:val="984806"/>
          <w:sz w:val="28"/>
          <w:szCs w:val="28"/>
        </w:rPr>
        <w:t xml:space="preserve">         </w:t>
      </w:r>
    </w:p>
    <w:p w:rsidR="00AD2E9F" w:rsidRPr="006246C2" w:rsidRDefault="00AD2E9F" w:rsidP="00E50663">
      <w:pPr>
        <w:rPr>
          <w:rFonts w:ascii="Times New Roman" w:hAnsi="Times New Roman" w:cs="Times New Roman"/>
          <w:sz w:val="28"/>
          <w:szCs w:val="28"/>
        </w:rPr>
      </w:pPr>
      <w:r w:rsidRPr="006246C2">
        <w:rPr>
          <w:rFonts w:ascii="Times New Roman" w:hAnsi="Times New Roman" w:cs="Times New Roman"/>
          <w:sz w:val="28"/>
          <w:szCs w:val="28"/>
        </w:rPr>
        <w:t xml:space="preserve">             Что же такое любовь? О любви поют песни, пишут стихи. Но никто не может точно сказать, что это за чувство, которое делает человека счастливым и которое рушит все мечты и надежды, когда умирает. Любовь – это тайна, которую невозможно разгадать. Но любовь бывает разная. Мы любим маму, папу, брата, сестру, друзей, учителей, природу, любим свой город, свою страну. Так же есть любовь одного человека к другому. Для меня любовь – это неравнодушие, безграничное доверие друг к другу. Докажем это. </w:t>
      </w:r>
    </w:p>
    <w:p w:rsidR="00AD2E9F" w:rsidRPr="006246C2" w:rsidRDefault="00AD2E9F" w:rsidP="00E50663">
      <w:pPr>
        <w:rPr>
          <w:rFonts w:ascii="Times New Roman" w:hAnsi="Times New Roman" w:cs="Times New Roman"/>
          <w:sz w:val="28"/>
          <w:szCs w:val="28"/>
        </w:rPr>
      </w:pPr>
      <w:r w:rsidRPr="006246C2">
        <w:rPr>
          <w:rFonts w:ascii="Times New Roman" w:hAnsi="Times New Roman" w:cs="Times New Roman"/>
          <w:sz w:val="28"/>
          <w:szCs w:val="28"/>
        </w:rPr>
        <w:t xml:space="preserve">                  Так, главные героини текста С.А. Лубенец разговаривают об Антуане, парне, который им очень сильно нравится. Но одна из девочек, Таня, тщательно скрывает это. А дома она завела толстую тетрадь с анкетой. И как только она представила, что он будет вписывать начальную букву своего имени в стихотворении на обложке, «ей сделалось жарко» (предложения 28-32). </w:t>
      </w:r>
    </w:p>
    <w:p w:rsidR="00AD2E9F" w:rsidRPr="006246C2" w:rsidRDefault="00AD2E9F" w:rsidP="00E50663">
      <w:pPr>
        <w:rPr>
          <w:rFonts w:ascii="Times New Roman" w:hAnsi="Times New Roman" w:cs="Times New Roman"/>
          <w:sz w:val="28"/>
          <w:szCs w:val="28"/>
        </w:rPr>
      </w:pPr>
      <w:r w:rsidRPr="006246C2">
        <w:rPr>
          <w:rFonts w:ascii="Times New Roman" w:hAnsi="Times New Roman" w:cs="Times New Roman"/>
          <w:sz w:val="28"/>
          <w:szCs w:val="28"/>
        </w:rPr>
        <w:t xml:space="preserve">                   А есть ли любовь в наше время? Конечно, есть. Любовь – самое прекрасное чувство на земле. Но не все верят, что искренняя, чистая любовь действительно существует. А я верю, потому что в моей жизни есть родители, которые меня любят и делают многое для моего благополучия. Так же есть человек, которого я очень сильно люблю. А вы когда-нибудь любили? Когда любишь, ты чувствуешь тепло, радость, проводишь с человеком время и знаешь, что ни одна минута не потеряна впустую. Ты, видя улыбку любимого человека,  улыбаешься сам, хочешь быть рядом снова и снова. Это и есть любовь.</w:t>
      </w:r>
    </w:p>
    <w:p w:rsidR="00AD2E9F" w:rsidRPr="006246C2" w:rsidRDefault="00AD2E9F" w:rsidP="00E50663">
      <w:pPr>
        <w:rPr>
          <w:rFonts w:ascii="Times New Roman" w:hAnsi="Times New Roman" w:cs="Times New Roman"/>
          <w:sz w:val="28"/>
          <w:szCs w:val="28"/>
        </w:rPr>
      </w:pPr>
      <w:r w:rsidRPr="006246C2">
        <w:rPr>
          <w:rFonts w:ascii="Times New Roman" w:hAnsi="Times New Roman" w:cs="Times New Roman"/>
          <w:sz w:val="28"/>
          <w:szCs w:val="28"/>
        </w:rPr>
        <w:t xml:space="preserve">                         Итак, любовь – это светлое чувство, которое наполняет душу человека теплом, даря блаженство. 235 слов.</w:t>
      </w:r>
    </w:p>
    <w:p w:rsidR="00AD2E9F" w:rsidRPr="006246C2" w:rsidRDefault="00AD2E9F" w:rsidP="00E50663">
      <w:pPr>
        <w:rPr>
          <w:rFonts w:ascii="Times New Roman" w:hAnsi="Times New Roman" w:cs="Times New Roman"/>
          <w:sz w:val="28"/>
          <w:szCs w:val="28"/>
        </w:rPr>
      </w:pPr>
      <w:r w:rsidRPr="006246C2">
        <w:rPr>
          <w:rFonts w:ascii="Times New Roman" w:hAnsi="Times New Roman" w:cs="Times New Roman"/>
          <w:sz w:val="28"/>
          <w:szCs w:val="28"/>
        </w:rPr>
        <w:t xml:space="preserve">                                                           </w:t>
      </w:r>
      <w:r>
        <w:rPr>
          <w:rFonts w:ascii="Times New Roman" w:hAnsi="Times New Roman" w:cs="Times New Roman"/>
          <w:sz w:val="28"/>
          <w:szCs w:val="28"/>
        </w:rPr>
        <w:t xml:space="preserve">     </w:t>
      </w:r>
      <w:r w:rsidRPr="006246C2">
        <w:rPr>
          <w:rFonts w:ascii="Times New Roman" w:hAnsi="Times New Roman" w:cs="Times New Roman"/>
          <w:sz w:val="28"/>
          <w:szCs w:val="28"/>
        </w:rPr>
        <w:t xml:space="preserve">          Богданова Людмила.</w:t>
      </w:r>
    </w:p>
    <w:p w:rsidR="00AD2E9F" w:rsidRPr="006246C2" w:rsidRDefault="00AD2E9F" w:rsidP="00E50663">
      <w:pPr>
        <w:rPr>
          <w:rFonts w:ascii="Times New Roman" w:hAnsi="Times New Roman" w:cs="Times New Roman"/>
          <w:sz w:val="28"/>
          <w:szCs w:val="28"/>
        </w:rPr>
      </w:pPr>
    </w:p>
    <w:p w:rsidR="00AD2E9F" w:rsidRPr="006246C2" w:rsidRDefault="00AD2E9F" w:rsidP="00E50663">
      <w:pPr>
        <w:rPr>
          <w:rFonts w:ascii="Times New Roman" w:hAnsi="Times New Roman" w:cs="Times New Roman"/>
          <w:sz w:val="28"/>
          <w:szCs w:val="28"/>
        </w:rPr>
      </w:pPr>
    </w:p>
    <w:p w:rsidR="00AD2E9F" w:rsidRPr="006246C2" w:rsidRDefault="00AD2E9F" w:rsidP="00E50663">
      <w:pPr>
        <w:rPr>
          <w:rFonts w:ascii="Times New Roman" w:hAnsi="Times New Roman" w:cs="Times New Roman"/>
          <w:b/>
          <w:bCs/>
          <w:sz w:val="28"/>
          <w:szCs w:val="28"/>
        </w:rPr>
      </w:pPr>
      <w:r w:rsidRPr="006246C2">
        <w:rPr>
          <w:rFonts w:ascii="Times New Roman" w:hAnsi="Times New Roman" w:cs="Times New Roman"/>
          <w:b/>
          <w:bCs/>
          <w:sz w:val="28"/>
          <w:szCs w:val="28"/>
        </w:rPr>
        <w:t>ОБЗ-2015.  7 блок</w:t>
      </w:r>
    </w:p>
    <w:p w:rsidR="00AD2E9F" w:rsidRPr="006246C2" w:rsidRDefault="00AD2E9F" w:rsidP="00E50663">
      <w:pPr>
        <w:jc w:val="center"/>
        <w:rPr>
          <w:rFonts w:ascii="Times New Roman" w:hAnsi="Times New Roman" w:cs="Times New Roman"/>
          <w:b/>
          <w:bCs/>
          <w:sz w:val="28"/>
          <w:szCs w:val="28"/>
        </w:rPr>
      </w:pPr>
      <w:r w:rsidRPr="006246C2">
        <w:rPr>
          <w:rFonts w:ascii="Times New Roman" w:hAnsi="Times New Roman" w:cs="Times New Roman"/>
          <w:b/>
          <w:bCs/>
          <w:sz w:val="28"/>
          <w:szCs w:val="28"/>
        </w:rPr>
        <w:t>Вариант 3</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(1)У дверей стояло трое ребятишек: две девочки и мальчик. (2)Дед догадался, что они одноклассники внука.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(3)Андрей Лысов тут живёт? – спросила полноватая девочка.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(4)Тут, – признался дед.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(5)Мы пришли высказать ему осуждение,  – продолжила девочка.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(6)Дед и внук стояли рядом и на сто процентов были роднёй: круглолицые, голубоглазые. (7)Наверное, поэтому часть Андрейкиной вины само собой переходила на деда.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(8)У нас в дневнике всё записано, – сказала толстушка и передала тетрадку Александру Клавдиевичу.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(9)«Дёргал Аллу Иванову за волосы», – грустно прочитал дед.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(10)А ещё, когда Иванова заплакала, он обозвал её мокрой цаплей, </w:t>
      </w:r>
      <w:r w:rsidRPr="00EF53B3">
        <w:rPr>
          <w:rFonts w:ascii="Times New Roman" w:hAnsi="Times New Roman" w:cs="Times New Roman"/>
          <w:sz w:val="24"/>
          <w:szCs w:val="24"/>
        </w:rPr>
        <w:br/>
        <w:t xml:space="preserve">а извиняться не стал, – сказал мальчик.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(11)Когда ребята ушли, дед обратился к внуку: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(12)Так зачем же ты эту Аллу за косу дёргал?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(13)Так просто, – буркнул мальчик.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(14)А я вот знаю и зачем, и почему! (15)Она тебе нравится, а на тебя, противного троечника, внимания не обращает. (16)Так, что ли?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(17)Сломленный дедовой проницательностью, внук заговорил: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(18)Мы же раньше с ней дружили! (19)А теперь она всё: Толик да Толик. (20)Я раньше её дёрну – она меня книжкой – хлоп! (21)И обоим смешно! (22)А сейчас чуть-чуть тронешь – как плакса плачет...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(23)Дед слушал его внимательно, прищурив глаза.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(24)Извиняться тебе перед ней придётся, и так, чтобы это отложилось в садовой твоей голове надолго. (25)Мы сейчас идём к ней, ты извиняешься и даришь ей цветы, а иначе миру между нами не бывать.</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(26)Миром с дедом внук дорожил, и поэтому он понял, что не миновать ему ни извинения, ни цветов.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(27)В его голове плохо запечатлелось, как в магазине они купили пахнущие горелой листвой и снегом астры, как брели по осеннему парку прямо к Алкиному дому.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(28)Перед выходом из парка дед остановился, они сели на скамейку.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(29)Небось, никогда девчонкам цветы не дарил? (30)Ты хоть посмотри, что даришь.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(31)Чего смотреть, на болонок похожи, –  убитым тоном сказал внук.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(32)Нет, болонка – собака глупая и трусливая, а эти чистые, гордые, как изо льда, и ведь смелые, до самого снега на клумбах стоят.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(33)Мальчик взглянул на цветы и подумал: «И правда, какие чистые... ледянистые...»</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(34)Вся встреча с Алкой Ивановой пронеслась в смятенной душе Андрейки, словно вихрь.(35)Уже перед самой дверью он рванулся было, чтобы котёнком прыснуть вниз. (36)Но дед кратко сказал: «Не трусь!» – и поставил его рядом с собой.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(37)Дверь открыла Алла. (38)Андрейка кое-как промямлил извинения </w:t>
      </w:r>
      <w:r w:rsidRPr="00EF53B3">
        <w:rPr>
          <w:rFonts w:ascii="Times New Roman" w:hAnsi="Times New Roman" w:cs="Times New Roman"/>
          <w:sz w:val="24"/>
          <w:szCs w:val="24"/>
        </w:rPr>
        <w:br/>
        <w:t xml:space="preserve">и сунул в руки потрясённой Алки астры: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(39)Это тебе... эти ледянистые...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(40)Алка ничего ему не ответила, осторожно взяла цветы, словно они впрямь были изо льда и могли разбиться, и вдруг астры отразились в её милых от удивления девчоночьих глазах. </w:t>
      </w:r>
    </w:p>
    <w:p w:rsidR="00AD2E9F" w:rsidRPr="00EF53B3" w:rsidRDefault="00AD2E9F" w:rsidP="00E50663">
      <w:pPr>
        <w:pStyle w:val="NoSpacing"/>
        <w:ind w:firstLine="709"/>
        <w:jc w:val="right"/>
        <w:rPr>
          <w:rFonts w:ascii="Times New Roman" w:hAnsi="Times New Roman" w:cs="Times New Roman"/>
          <w:sz w:val="24"/>
          <w:szCs w:val="24"/>
        </w:rPr>
      </w:pPr>
      <w:r w:rsidRPr="00EF53B3">
        <w:rPr>
          <w:rFonts w:ascii="Times New Roman" w:hAnsi="Times New Roman" w:cs="Times New Roman"/>
          <w:sz w:val="24"/>
          <w:szCs w:val="24"/>
        </w:rPr>
        <w:t>(По В.И. Одноралову)*</w:t>
      </w:r>
    </w:p>
    <w:p w:rsidR="00AD2E9F" w:rsidRPr="00EF53B3" w:rsidRDefault="00AD2E9F" w:rsidP="00E50663">
      <w:pPr>
        <w:pStyle w:val="NoSpacing"/>
        <w:jc w:val="both"/>
        <w:rPr>
          <w:rFonts w:ascii="Times New Roman" w:hAnsi="Times New Roman" w:cs="Times New Roman"/>
          <w:sz w:val="24"/>
          <w:szCs w:val="24"/>
        </w:rPr>
      </w:pPr>
      <w:r w:rsidRPr="00EF53B3">
        <w:rPr>
          <w:rFonts w:ascii="Times New Roman" w:hAnsi="Times New Roman" w:cs="Times New Roman"/>
          <w:sz w:val="24"/>
          <w:szCs w:val="24"/>
        </w:rPr>
        <w:t xml:space="preserve">15.2 Напишите сочинение-рассуждение. Объясните, как Вы понимаете смысл финала текста: </w:t>
      </w:r>
      <w:r w:rsidRPr="00EF53B3">
        <w:rPr>
          <w:rFonts w:ascii="Times New Roman" w:hAnsi="Times New Roman" w:cs="Times New Roman"/>
          <w:b/>
          <w:bCs/>
          <w:sz w:val="24"/>
          <w:szCs w:val="24"/>
        </w:rPr>
        <w:t>«Алка ничего ему не ответила, осторожно взяла цветы, словно они впрямь были изо льда и могли разбиться, и вдруг астры отразились в её милых от удивления девчоночьих глазах»</w:t>
      </w:r>
      <w:r w:rsidRPr="00EF53B3">
        <w:rPr>
          <w:rFonts w:ascii="Times New Roman" w:hAnsi="Times New Roman" w:cs="Times New Roman"/>
          <w:sz w:val="24"/>
          <w:szCs w:val="24"/>
        </w:rPr>
        <w:t>.</w:t>
      </w:r>
    </w:p>
    <w:p w:rsidR="00AD2E9F" w:rsidRPr="00EF53B3" w:rsidRDefault="00AD2E9F" w:rsidP="00E50663">
      <w:pPr>
        <w:pStyle w:val="NoSpacing"/>
        <w:jc w:val="both"/>
        <w:rPr>
          <w:rFonts w:ascii="Times New Roman" w:hAnsi="Times New Roman" w:cs="Times New Roman"/>
          <w:sz w:val="24"/>
          <w:szCs w:val="24"/>
        </w:rPr>
      </w:pPr>
    </w:p>
    <w:p w:rsidR="00AD2E9F" w:rsidRPr="00EF53B3" w:rsidRDefault="00AD2E9F" w:rsidP="00E50663">
      <w:pPr>
        <w:pStyle w:val="NoSpacing"/>
        <w:jc w:val="both"/>
        <w:rPr>
          <w:rFonts w:ascii="Times New Roman" w:hAnsi="Times New Roman" w:cs="Times New Roman"/>
          <w:b/>
          <w:bCs/>
          <w:sz w:val="24"/>
          <w:szCs w:val="24"/>
        </w:rPr>
      </w:pPr>
      <w:r w:rsidRPr="00EF53B3">
        <w:rPr>
          <w:rFonts w:ascii="Times New Roman" w:hAnsi="Times New Roman" w:cs="Times New Roman"/>
          <w:sz w:val="24"/>
          <w:szCs w:val="24"/>
        </w:rPr>
        <w:t>15.3 Как Вы понимаете значение слова</w:t>
      </w:r>
      <w:r w:rsidRPr="00EF53B3">
        <w:rPr>
          <w:rFonts w:ascii="Times New Roman" w:hAnsi="Times New Roman" w:cs="Times New Roman"/>
          <w:b/>
          <w:bCs/>
          <w:sz w:val="24"/>
          <w:szCs w:val="24"/>
        </w:rPr>
        <w:t xml:space="preserve"> ЛЮБОВЬ</w:t>
      </w:r>
      <w:r w:rsidRPr="00EF53B3">
        <w:rPr>
          <w:rFonts w:ascii="Times New Roman" w:hAnsi="Times New Roman" w:cs="Times New Roman"/>
          <w:sz w:val="24"/>
          <w:szCs w:val="24"/>
        </w:rPr>
        <w:t xml:space="preserve">? Сформулируйте и прокомментируйте данное Вами определение. Напишите сочинение-рассуждение на тему </w:t>
      </w:r>
      <w:r w:rsidRPr="00EF53B3">
        <w:rPr>
          <w:rFonts w:ascii="Times New Roman" w:hAnsi="Times New Roman" w:cs="Times New Roman"/>
          <w:b/>
          <w:bCs/>
          <w:sz w:val="24"/>
          <w:szCs w:val="24"/>
        </w:rPr>
        <w:t>«Что такое любовь».</w:t>
      </w:r>
    </w:p>
    <w:p w:rsidR="00AD2E9F" w:rsidRPr="00EF53B3" w:rsidRDefault="00AD2E9F" w:rsidP="00E50663">
      <w:pPr>
        <w:rPr>
          <w:rFonts w:ascii="Times New Roman" w:hAnsi="Times New Roman" w:cs="Times New Roman"/>
          <w:sz w:val="24"/>
          <w:szCs w:val="24"/>
        </w:rPr>
      </w:pPr>
    </w:p>
    <w:p w:rsidR="00AD2E9F" w:rsidRPr="006246C2" w:rsidRDefault="00AD2E9F" w:rsidP="00E50663">
      <w:pPr>
        <w:rPr>
          <w:rFonts w:ascii="Times New Roman" w:hAnsi="Times New Roman" w:cs="Times New Roman"/>
          <w:b/>
          <w:bCs/>
          <w:color w:val="984806"/>
          <w:sz w:val="28"/>
          <w:szCs w:val="28"/>
        </w:rPr>
      </w:pPr>
      <w:r w:rsidRPr="006246C2">
        <w:rPr>
          <w:rFonts w:ascii="Times New Roman" w:hAnsi="Times New Roman" w:cs="Times New Roman"/>
          <w:b/>
          <w:bCs/>
          <w:color w:val="984806"/>
          <w:sz w:val="28"/>
          <w:szCs w:val="28"/>
        </w:rPr>
        <w:t xml:space="preserve">15.2 Сочинение-рассуждение.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«Алка ничего ему не ответила, осторожно взяла цветы, словно они впрямь были изо льда и могли разбиться, и вдруг астры отразились в её милых от удивления девчоночьих глазах», - такими словами заканчивает текст В.И. Одноралов. Смысл финальных строк я понимаю так. Андрей Лысов обидел  Аллу Иванову. КОГДА ОБ ЭТОМ УЗНАЛ ЕГО дед, то заставил внука извиниться перед ней, подарив цветы,  пахнувшие горелой листвой и снегом, подчёркивающие робость мальчика, его доброе отношение к девочке, которую он нечаянно обидел. Приведу примеры, доказывающие это.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Во-первых, влюблённый в одноклассницу, Андрейка не знал, как выразить свои чувства симпатии и привязанности, поэтому начал дёргать Аллу за волосы. Когда об этом узнал Александр Клавдиевич,  дед Андрея, он сказал, что за все совершённые поступки нужно нести ответственность, так что придётся извиняться (предложения 9, 24).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Во-вторых, мальчик с дедом купили астры и побрели по осеннему, грустному парку к Алкиному дому. При встрече «Андрейка кое-как промямлил извинения и сунул в руки потрясённой Алки»  цветы (предложение 38). В мальчике присутствовали робость и растерянность, но он поступил правильно, об этом ему сказали «милые от удивления девчоночьи глаза».</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поступок Андрея – это всего лишь попытка привлечь к себе внимание, показать испытываемые чувства симпатии, порывы юношеского сердца. А поведение деда говорит о его стремлении научить внука  правильно выражать свои самые сокровенные чувства. 209 слов.</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       Юрша Александр.  </w:t>
      </w:r>
    </w:p>
    <w:p w:rsidR="00AD2E9F" w:rsidRPr="006246C2" w:rsidRDefault="00AD2E9F" w:rsidP="00E50663">
      <w:pPr>
        <w:rPr>
          <w:rFonts w:ascii="Times New Roman" w:hAnsi="Times New Roman" w:cs="Times New Roman"/>
          <w:b/>
          <w:bCs/>
          <w:color w:val="984806"/>
          <w:sz w:val="28"/>
          <w:szCs w:val="28"/>
        </w:rPr>
      </w:pPr>
      <w:r w:rsidRPr="006246C2">
        <w:rPr>
          <w:rFonts w:ascii="Times New Roman" w:hAnsi="Times New Roman" w:cs="Times New Roman"/>
          <w:b/>
          <w:bCs/>
          <w:color w:val="984806"/>
          <w:sz w:val="28"/>
          <w:szCs w:val="28"/>
        </w:rPr>
        <w:t xml:space="preserve">15.3 Сочинение-рассуждение. </w:t>
      </w:r>
    </w:p>
    <w:p w:rsidR="00AD2E9F" w:rsidRPr="006246C2" w:rsidRDefault="00AD2E9F" w:rsidP="00E50663">
      <w:pPr>
        <w:rPr>
          <w:rFonts w:ascii="Times New Roman" w:hAnsi="Times New Roman" w:cs="Times New Roman"/>
          <w:color w:val="984806"/>
          <w:sz w:val="28"/>
          <w:szCs w:val="28"/>
        </w:rPr>
      </w:pPr>
      <w:r w:rsidRPr="006246C2">
        <w:rPr>
          <w:rFonts w:ascii="Times New Roman" w:hAnsi="Times New Roman" w:cs="Times New Roman"/>
          <w:color w:val="984806"/>
          <w:sz w:val="28"/>
          <w:szCs w:val="28"/>
        </w:rPr>
        <w:t xml:space="preserve">                                       </w:t>
      </w:r>
      <w:r w:rsidRPr="006246C2">
        <w:rPr>
          <w:rFonts w:ascii="Times New Roman" w:hAnsi="Times New Roman" w:cs="Times New Roman"/>
          <w:b/>
          <w:bCs/>
          <w:color w:val="984806"/>
          <w:sz w:val="28"/>
          <w:szCs w:val="28"/>
        </w:rPr>
        <w:t>Что такое любовь?</w:t>
      </w:r>
      <w:r w:rsidRPr="006246C2">
        <w:rPr>
          <w:rFonts w:ascii="Times New Roman" w:hAnsi="Times New Roman" w:cs="Times New Roman"/>
          <w:color w:val="984806"/>
          <w:sz w:val="28"/>
          <w:szCs w:val="28"/>
        </w:rPr>
        <w:t xml:space="preserve">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Любовь – это чувство привязанности, глубокой симпатии к кому-либо или  чему-либо. Она включает в себя дружеские отношения, но не ограничивается ими, поскольку только за любовью мы признаём право на всё то, что составляет наш мир. Убедимся в этом на примерах.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Влюблённый в одноклассницу, Андрейка не знал, как выразить свои чувства симпатии и привязанности, поэтому начал дёргать Аллу за волосы. Когда об этом узнал Александр Клавдиевич,  дед Андрея, он сказал, что за все совершённые поступки нужно нести ответственность, так что придётся извиняться (предложения 9, 24).    Мальчик с дедом купили астры и побрели по осеннему, грустному парку к Алкиному дому. При встрече «Андрейка кое-как промямлил извинения и сунул в руки потрясённой Алки»  цветы (предложение 38). В мальчике присутствовали робость и растерянность, но он поступил правильно, об этом ему сказали «милые от удивления девчоночьи глаза».</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Чувство близости, симпатии, привязанности  я испытываю к родному краю, к природе. Когда я гуляю по лесу, я доверяю ему, наслаждаюсь величием в высь устремлённых хвойных деревьев, взволнованностью озера. Родная природа – это то, что у меня вызывает восторг и счастье, настоящую любовь. </w:t>
      </w:r>
    </w:p>
    <w:p w:rsidR="00AD2E9F"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любовь – это глубокое чувство. Она включает в себя порыв и волю к постоянству и возникает как выражение глубинных чувств человека. Её нельзя принудительно не вызвать, не преодолеть.    201 слово. </w:t>
      </w:r>
    </w:p>
    <w:p w:rsidR="00AD2E9F" w:rsidRPr="00EF53B3" w:rsidRDefault="00AD2E9F" w:rsidP="00E50663">
      <w:pPr>
        <w:rPr>
          <w:rFonts w:ascii="Times New Roman" w:hAnsi="Times New Roman" w:cs="Times New Roman"/>
          <w:sz w:val="24"/>
          <w:szCs w:val="24"/>
        </w:rPr>
      </w:pP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 Юрша Александр.  </w:t>
      </w:r>
    </w:p>
    <w:p w:rsidR="00AD2E9F" w:rsidRPr="006246C2" w:rsidRDefault="00AD2E9F" w:rsidP="00E50663">
      <w:pPr>
        <w:rPr>
          <w:rFonts w:ascii="Times New Roman" w:hAnsi="Times New Roman" w:cs="Times New Roman"/>
          <w:b/>
          <w:bCs/>
          <w:color w:val="984806"/>
          <w:sz w:val="28"/>
          <w:szCs w:val="28"/>
        </w:rPr>
      </w:pPr>
      <w:r w:rsidRPr="006246C2">
        <w:rPr>
          <w:rFonts w:ascii="Times New Roman" w:hAnsi="Times New Roman" w:cs="Times New Roman"/>
          <w:b/>
          <w:bCs/>
          <w:color w:val="984806"/>
          <w:sz w:val="28"/>
          <w:szCs w:val="28"/>
        </w:rPr>
        <w:t xml:space="preserve">       15.2 Сочинение-рассуждение.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«Алка ничего ему не ответила, осторожно взяла цветы, словно они впрямь были изо льда и могли разбиться, и вдруг астры отразились в её милых от удивления девчоночьих глазах», - такими словами заканчивает текст В.И. Одноралов. Что же означают эти слова? Я думаю, то, что для счастья нужно совсем немного, а для того, чтобы вызвать в человеке ответное чувство любви, порой достаточно просто букета цветов.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Главный герой текста, мальчик Андрей, не знал, как выразить свои чувства к однокласснице, и дёргал её за косички. «Я раньше её дёрну – она меня книжкой – хлоп! И обоим смешно!» - так он объясняет своё поведение деду (предложения 20,21). Что ж, это один из способов выражения своих чувств. Но он неправильный. Неудивительно, что девочка однажды обиделась.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Так как же следовало поступить? Правильный выход предложил дедушка мальчика: «Мы  сейчас идём к ней, ты извиняешься и даришь ей цветы, а иначе миру между нами не бывать» (предложение 25). Такое предложение он сделал внуку. И внук поступил так, как сказал ему дед, – правильно, по-взрослому.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В финале мы видим, что Алка, судя по всему, простила Андрея. По-видимому, цветы, отразившиеся «в её милых от удивления»  глазах, ей очень понравились.  187 слов.</w:t>
      </w:r>
    </w:p>
    <w:p w:rsidR="00AD2E9F"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                                                                                   </w:t>
      </w:r>
    </w:p>
    <w:p w:rsidR="00AD2E9F" w:rsidRPr="00EF53B3" w:rsidRDefault="00AD2E9F" w:rsidP="00E50663">
      <w:pPr>
        <w:pStyle w:val="NoSpacing"/>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 Артемчук Константин. </w:t>
      </w:r>
    </w:p>
    <w:p w:rsidR="00AD2E9F" w:rsidRDefault="00AD2E9F" w:rsidP="00E50663">
      <w:pPr>
        <w:rPr>
          <w:rFonts w:ascii="Times New Roman" w:hAnsi="Times New Roman" w:cs="Times New Roman"/>
          <w:b/>
          <w:bCs/>
          <w:color w:val="984806"/>
          <w:sz w:val="28"/>
          <w:szCs w:val="28"/>
        </w:rPr>
      </w:pPr>
    </w:p>
    <w:p w:rsidR="00AD2E9F" w:rsidRDefault="00AD2E9F" w:rsidP="00E50663">
      <w:pPr>
        <w:rPr>
          <w:rFonts w:ascii="Times New Roman" w:hAnsi="Times New Roman" w:cs="Times New Roman"/>
          <w:b/>
          <w:bCs/>
          <w:color w:val="984806"/>
          <w:sz w:val="28"/>
          <w:szCs w:val="28"/>
        </w:rPr>
      </w:pPr>
    </w:p>
    <w:p w:rsidR="00AD2E9F" w:rsidRDefault="00AD2E9F" w:rsidP="00E50663">
      <w:pPr>
        <w:rPr>
          <w:rFonts w:ascii="Times New Roman" w:hAnsi="Times New Roman" w:cs="Times New Roman"/>
          <w:b/>
          <w:bCs/>
          <w:color w:val="984806"/>
          <w:sz w:val="28"/>
          <w:szCs w:val="28"/>
        </w:rPr>
      </w:pPr>
    </w:p>
    <w:p w:rsidR="00AD2E9F" w:rsidRPr="006246C2" w:rsidRDefault="00AD2E9F" w:rsidP="00E50663">
      <w:pPr>
        <w:rPr>
          <w:rFonts w:ascii="Times New Roman" w:hAnsi="Times New Roman" w:cs="Times New Roman"/>
          <w:b/>
          <w:bCs/>
          <w:color w:val="984806"/>
          <w:sz w:val="28"/>
          <w:szCs w:val="28"/>
        </w:rPr>
      </w:pPr>
      <w:r w:rsidRPr="006246C2">
        <w:rPr>
          <w:rFonts w:ascii="Times New Roman" w:hAnsi="Times New Roman" w:cs="Times New Roman"/>
          <w:b/>
          <w:bCs/>
          <w:color w:val="984806"/>
          <w:sz w:val="28"/>
          <w:szCs w:val="28"/>
        </w:rPr>
        <w:t xml:space="preserve">15.3 Сочинение-рассуждение. </w:t>
      </w:r>
    </w:p>
    <w:p w:rsidR="00AD2E9F" w:rsidRPr="006246C2" w:rsidRDefault="00AD2E9F" w:rsidP="00E50663">
      <w:pPr>
        <w:rPr>
          <w:rFonts w:ascii="Times New Roman" w:hAnsi="Times New Roman" w:cs="Times New Roman"/>
          <w:color w:val="984806"/>
          <w:sz w:val="28"/>
          <w:szCs w:val="28"/>
        </w:rPr>
      </w:pPr>
      <w:r w:rsidRPr="006246C2">
        <w:rPr>
          <w:rFonts w:ascii="Times New Roman" w:hAnsi="Times New Roman" w:cs="Times New Roman"/>
          <w:color w:val="984806"/>
          <w:sz w:val="28"/>
          <w:szCs w:val="28"/>
        </w:rPr>
        <w:t xml:space="preserve">                                                         </w:t>
      </w:r>
      <w:r w:rsidRPr="006246C2">
        <w:rPr>
          <w:rFonts w:ascii="Times New Roman" w:hAnsi="Times New Roman" w:cs="Times New Roman"/>
          <w:b/>
          <w:bCs/>
          <w:color w:val="984806"/>
          <w:sz w:val="28"/>
          <w:szCs w:val="28"/>
        </w:rPr>
        <w:t>Что такое любовь?</w:t>
      </w:r>
      <w:r w:rsidRPr="006246C2">
        <w:rPr>
          <w:rFonts w:ascii="Times New Roman" w:hAnsi="Times New Roman" w:cs="Times New Roman"/>
          <w:color w:val="984806"/>
          <w:sz w:val="28"/>
          <w:szCs w:val="28"/>
        </w:rPr>
        <w:t xml:space="preserve">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На протяжении всей истории человек задавался вопросом: а что же такое любовь? Сформулировать это понятие можно по-разному. Любовь – это доверие друг к другу. Любовь – мечта о взаимопонимании. Любовь – чувство привязанности, чувство общности интересов. Любовь может проявляться как к своей стране, своей Родине, так и к отдельным людям. Пожалуй, это единственное нравственное понятие, критерии которого мало менялись на протяжении веков.</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Мальчик из текста     В.И. Одноралова испытывал эти чувства именно в значении любви к ближнему, другому человеку. Влюблённый в свою одноклассницу, но он не знал, как выразить свои чувства, и делал это так, как делают, наверное, все мальчики его возраста, – дёргал свою возлюбленную за косички.   Но свои чувства так выражать нельзя. Иначе к тебе в гости так же могут прийти недовольные друзья девочки, которая наконец-то обиделась.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К сожалению, а, может, и к счастью, испытывать любовь в этом её значении мне  ещё не приходилось. Но я очень сильно люблю своих родителей, как любить может только сын. Такая любовь выражается по-другому: ты стремишься помогать всегда и во всём, а не просто говорить тёплые слова. Любишь искренне, нежно. И, в отличие от любви к девушке, любовь к родителям практически всегда находит ответ.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 что же такое любовь? Человечество ищет ответ на этот вопрос на протяжении всей своей истории. Это безграничное доверие людей друг к другу, делающее нас счастливыми. 213.</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Артемчук Константин.      </w:t>
      </w:r>
    </w:p>
    <w:p w:rsidR="00AD2E9F" w:rsidRPr="00AF5FCF" w:rsidRDefault="00AD2E9F" w:rsidP="00E50663">
      <w:pPr>
        <w:rPr>
          <w:rFonts w:ascii="Times New Roman" w:hAnsi="Times New Roman" w:cs="Times New Roman"/>
          <w:b/>
          <w:bCs/>
          <w:sz w:val="28"/>
          <w:szCs w:val="28"/>
        </w:rPr>
      </w:pPr>
      <w:r w:rsidRPr="00AF5FCF">
        <w:rPr>
          <w:rFonts w:ascii="Times New Roman" w:hAnsi="Times New Roman" w:cs="Times New Roman"/>
          <w:b/>
          <w:bCs/>
          <w:sz w:val="28"/>
          <w:szCs w:val="28"/>
        </w:rPr>
        <w:t>Текст 9.2</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(1)На рассвете мы с Лёнькой напились чаю и пошли на мшары искать глухарей. (2)Идти было скучно.</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(3)Ты бы, Лёня, рассказал чего-нибудь повеселей.</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(4)Чего рассказывать? – ответил Лёнька. – (5)Разве про старушек в нашей деревне. (6)Старушки эти – дочери знаменитейшего художника Пожалостина. (7)Академик он был, а вышел из наших пастушат, из сопливых. (8)Его гравюры висят в музеях в Париже, Лондоне и у нас в Рязани. (9)Небось, видели?</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(10)Я вспомнил прекрасные, чуть пожелтевшие от времени гравюры на стенах своей комнаты в доме у двух хлопотливых старух. (11)Вспомнилось мне и первое, очень странное ощущение от гравюр. (12)То были портреты старомодных людей, и я никак не мог избавиться от их взглядов. (13)Толпа дам и мужчин в наглухо застёгнутых сюртуках, толпа семидесятых годов девятнадцатого столетия, смотрела на меня со стен с глубоким вниманием.</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(14)Приходит как-то в сельсовет кузнец Егор, – продолжил Лёня. – (15)Нечем, говорит, чинить то, что требуется, потому давайте колокола снимать.</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(16)Встревает тут Федосья, баба из П</w:t>
      </w:r>
      <w:r w:rsidRPr="00EF53B3">
        <w:rPr>
          <w:rStyle w:val="mi"/>
          <w:rFonts w:ascii="Times New Roman" w:hAnsi="Times New Roman" w:cs="Times New Roman"/>
          <w:i/>
          <w:iCs/>
          <w:sz w:val="24"/>
          <w:szCs w:val="24"/>
        </w:rPr>
        <w:t>э</w:t>
      </w:r>
      <w:r w:rsidRPr="00EF53B3">
        <w:rPr>
          <w:rFonts w:ascii="Times New Roman" w:hAnsi="Times New Roman" w:cs="Times New Roman"/>
          <w:sz w:val="24"/>
          <w:szCs w:val="24"/>
        </w:rPr>
        <w:t xml:space="preserve">стыни: (17)«У Пожалостиных </w:t>
      </w:r>
      <w:r w:rsidRPr="00EF53B3">
        <w:rPr>
          <w:rFonts w:ascii="Times New Roman" w:hAnsi="Times New Roman" w:cs="Times New Roman"/>
          <w:sz w:val="24"/>
          <w:szCs w:val="24"/>
        </w:rPr>
        <w:br/>
        <w:t>в доме старухи по медным доскам ходят. (18)Что-то на тех досках нацарапано – не пойму. (19)Эти доски и пригодятся».</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xml:space="preserve">(20)Я пришёл к Пожалостиным, сказал, в чём дело, и попросил эти доски показать. (21)Старушка выносит доски, завёрнутые в чистый рушник. (22)Я взглянул и замер. (23)Мать честнáя, до чего тонкая работа, до чего твёрдо вырезано! (24)Особенно портрет Пугачёва – глядеть долго нельзя: кажется, с ним самим разговариваешь. (25)«Давайте мне доски на хранение, иначе их на гвозди переплавят», – говорю ей. </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(26)3аплакала она и говорит: (27)«Что вы! (28)Это народная ценность, я их ни за что не отдам».</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(29)В общем, спасли мы эти доски – отправили в Рязань, в музей.</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(30)Потом созвали собрание, чтобы меня судить за то, что доски спрятал. (31)Я вышел и говорю: (32)«Не вы, а ваши дети поймут ценность этих гравюр, а труд чужой почитать надо. (33)Человек вышел из пастухов, десятки лет учился на чёрном хлебе и воде, в каждую доску столько труда вложено, бессонных ночей, мучений человеческих, таланта...»</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 (34)Таланта! – повторил Лёня громче. – (35)Это понимать надо! (36)Это беречь и цен</w:t>
      </w:r>
      <w:r>
        <w:rPr>
          <w:rFonts w:ascii="Times New Roman" w:hAnsi="Times New Roman" w:cs="Times New Roman"/>
          <w:sz w:val="24"/>
          <w:szCs w:val="24"/>
        </w:rPr>
        <w:t xml:space="preserve">ить надо! (37)Ведь правда?   </w:t>
      </w:r>
      <w:r w:rsidRPr="00EF53B3">
        <w:rPr>
          <w:rFonts w:ascii="Times New Roman" w:hAnsi="Times New Roman" w:cs="Times New Roman"/>
          <w:sz w:val="24"/>
          <w:szCs w:val="24"/>
        </w:rPr>
        <w:t xml:space="preserve">      (По К.Г. Паустовскому)*</w:t>
      </w:r>
    </w:p>
    <w:p w:rsidR="00AD2E9F" w:rsidRPr="00EF53B3" w:rsidRDefault="00AD2E9F" w:rsidP="00E50663">
      <w:pPr>
        <w:pStyle w:val="NormalWeb"/>
        <w:jc w:val="both"/>
      </w:pPr>
      <w:r w:rsidRPr="00EF53B3">
        <w:rPr>
          <w:b/>
          <w:bCs/>
          <w:i/>
          <w:iCs/>
        </w:rPr>
        <w:t> </w:t>
      </w:r>
      <w:r w:rsidRPr="00EF53B3">
        <w:t>*</w:t>
      </w:r>
      <w:r w:rsidRPr="00EF53B3">
        <w:rPr>
          <w:b/>
          <w:bCs/>
          <w:i/>
          <w:iCs/>
        </w:rPr>
        <w:t xml:space="preserve"> Паустовский Константин Георгиевич </w:t>
      </w:r>
      <w:r w:rsidRPr="00EF53B3">
        <w:rPr>
          <w:i/>
          <w:iCs/>
        </w:rPr>
        <w:t>(1892–1968) – русский советский писатель и публицист, мастер лирико-романтической прозы, автор произведений о природе, исторических повестей, художественных мемуаров.</w:t>
      </w:r>
    </w:p>
    <w:p w:rsidR="00AD2E9F" w:rsidRPr="00EF53B3" w:rsidRDefault="00AD2E9F" w:rsidP="00E50663">
      <w:pPr>
        <w:pStyle w:val="NoSpacing"/>
        <w:jc w:val="both"/>
        <w:rPr>
          <w:rFonts w:ascii="Times New Roman" w:hAnsi="Times New Roman" w:cs="Times New Roman"/>
          <w:b/>
          <w:bCs/>
          <w:sz w:val="24"/>
          <w:szCs w:val="24"/>
        </w:rPr>
      </w:pPr>
      <w:r w:rsidRPr="00EF53B3">
        <w:rPr>
          <w:rFonts w:ascii="Times New Roman" w:hAnsi="Times New Roman" w:cs="Times New Roman"/>
          <w:sz w:val="24"/>
          <w:szCs w:val="24"/>
        </w:rPr>
        <w:t>15.3 Как Вы понимаете значение словосочетания</w:t>
      </w:r>
      <w:r w:rsidRPr="00EF53B3">
        <w:rPr>
          <w:rFonts w:ascii="Times New Roman" w:hAnsi="Times New Roman" w:cs="Times New Roman"/>
          <w:b/>
          <w:bCs/>
          <w:sz w:val="24"/>
          <w:szCs w:val="24"/>
        </w:rPr>
        <w:t xml:space="preserve"> НАСТОЯЩЕЕ ИСКУССТВО</w:t>
      </w:r>
      <w:r w:rsidRPr="00EF53B3">
        <w:rPr>
          <w:rFonts w:ascii="Times New Roman" w:hAnsi="Times New Roman" w:cs="Times New Roman"/>
          <w:sz w:val="24"/>
          <w:szCs w:val="24"/>
        </w:rPr>
        <w:t xml:space="preserve">? Сформулируйте и прокомментируйте данное Вами определение. Напишите сочинение-рассуждение на тему </w:t>
      </w:r>
      <w:r w:rsidRPr="00EF53B3">
        <w:rPr>
          <w:rFonts w:ascii="Times New Roman" w:hAnsi="Times New Roman" w:cs="Times New Roman"/>
          <w:b/>
          <w:bCs/>
          <w:sz w:val="24"/>
          <w:szCs w:val="24"/>
        </w:rPr>
        <w:t>«Что такое настоящее искусство»</w:t>
      </w:r>
    </w:p>
    <w:p w:rsidR="00AD2E9F" w:rsidRPr="00AF5FCF" w:rsidRDefault="00AD2E9F" w:rsidP="00E50663">
      <w:pPr>
        <w:rPr>
          <w:rFonts w:ascii="Times New Roman" w:hAnsi="Times New Roman" w:cs="Times New Roman"/>
          <w:b/>
          <w:bCs/>
          <w:color w:val="984806"/>
          <w:sz w:val="28"/>
          <w:szCs w:val="28"/>
        </w:rPr>
      </w:pPr>
      <w:r w:rsidRPr="00AF5FCF">
        <w:rPr>
          <w:rFonts w:ascii="Times New Roman" w:hAnsi="Times New Roman" w:cs="Times New Roman"/>
          <w:b/>
          <w:bCs/>
          <w:color w:val="984806"/>
          <w:sz w:val="28"/>
          <w:szCs w:val="28"/>
        </w:rPr>
        <w:t xml:space="preserve">15. 3. Сочинение-рассуждение.               </w:t>
      </w:r>
    </w:p>
    <w:p w:rsidR="00AD2E9F" w:rsidRPr="00AF5FCF" w:rsidRDefault="00AD2E9F" w:rsidP="00E50663">
      <w:pPr>
        <w:rPr>
          <w:rFonts w:ascii="Times New Roman" w:hAnsi="Times New Roman" w:cs="Times New Roman"/>
          <w:b/>
          <w:bCs/>
          <w:color w:val="984806"/>
          <w:sz w:val="28"/>
          <w:szCs w:val="28"/>
        </w:rPr>
      </w:pPr>
      <w:r w:rsidRPr="00AF5FCF">
        <w:rPr>
          <w:rFonts w:ascii="Times New Roman" w:hAnsi="Times New Roman" w:cs="Times New Roman"/>
          <w:b/>
          <w:bCs/>
          <w:color w:val="984806"/>
          <w:sz w:val="28"/>
          <w:szCs w:val="28"/>
        </w:rPr>
        <w:t xml:space="preserve">                             Что такое настоящее искусство?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Искусство – это образное осмысление действительности, выражение мира в художественном образе. Настоящим искусством можно назвать то, что побуждает думать и чувствовать, то, что влияет на состояние человеческой души. Например, к таким произведениям можно отнести гравюры из текста К.Г. Паустовского.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Эти медные гравюры были сделаны знаменитым художником Пожалостиным, выходцем из простых крестьян. Вот, что подумал один из героев текста, увидев их: «Мать честнáя, до чего тонкая работа, до чего твёрдо вырезано! Особенно портрет Пугачёва – глядеть долго нельзя: кажется, с ним самим разговариваешь» (предложения 23-2). Художник был мастером такого уровня, что смог «оживить» свои гравюры, и именно поэтому их можно назвать настоящим искусством.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 качестве примера можно привести и картину И.К. Айвазовского «Девятый вал». На ней можно увидеть море после ночного шторма и людей, потерпевших кораблекрушение. Художник настолько точно передал все оттенки воды, что, если бы не техника рисования крупными масками, применённая для неба, картину можно было бы спутать с фотографией. И именно из-за детальности её прорисовки картину можно назвать произведением настоящего искусства. Всё это было достигнуто путём старательной прорисовки всех деталей картины, сделанной с любовью к своему труду. </w:t>
      </w:r>
    </w:p>
    <w:p w:rsidR="00AD2E9F"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Из  сказанного  можно сделать вывод о том, что для создания произведения настоящего искусства недостаточно быть просто мастером, необходимо быть мастером, с любовью и заботой относящимся к своему будущему шедевру. (205 слов).  </w:t>
      </w:r>
    </w:p>
    <w:p w:rsidR="00AD2E9F" w:rsidRPr="00EF53B3" w:rsidRDefault="00AD2E9F" w:rsidP="00E50663">
      <w:pPr>
        <w:rPr>
          <w:rFonts w:ascii="Times New Roman" w:hAnsi="Times New Roman" w:cs="Times New Roman"/>
          <w:sz w:val="24"/>
          <w:szCs w:val="24"/>
        </w:rPr>
      </w:pP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Артемчук Константин. </w:t>
      </w:r>
    </w:p>
    <w:p w:rsidR="00AD2E9F" w:rsidRPr="00AF5FCF" w:rsidRDefault="00AD2E9F" w:rsidP="00E50663">
      <w:pPr>
        <w:rPr>
          <w:rFonts w:ascii="Times New Roman" w:hAnsi="Times New Roman" w:cs="Times New Roman"/>
          <w:b/>
          <w:bCs/>
          <w:sz w:val="28"/>
          <w:szCs w:val="28"/>
        </w:rPr>
      </w:pPr>
      <w:r w:rsidRPr="00AF5FCF">
        <w:rPr>
          <w:rFonts w:ascii="Times New Roman" w:hAnsi="Times New Roman" w:cs="Times New Roman"/>
          <w:sz w:val="28"/>
          <w:szCs w:val="28"/>
        </w:rPr>
        <w:t xml:space="preserve">                                            </w:t>
      </w:r>
      <w:r w:rsidRPr="00AF5FCF">
        <w:rPr>
          <w:rFonts w:ascii="Times New Roman" w:hAnsi="Times New Roman" w:cs="Times New Roman"/>
          <w:b/>
          <w:bCs/>
          <w:sz w:val="28"/>
          <w:szCs w:val="28"/>
        </w:rPr>
        <w:t>Текст 9.4</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(1)В детстве я очень, очень старалась полюбить театр, как мне велели: ведь это Большое Искусство, Храм. (2)И я, как положено, должна испытывать священный трепет, но помнить при этом, что в театре есть театральные условности. (3)Я помнила, но, когда пожилой дядька в камзоле с пышными рукавами, с большим бархатным животом, колыхавшимся над тоненькими ножками, грозно, как классный руководитель, вопросил: «Скажи, Лаура, который год тебе?» – и грузная тётенька гавкнула в ответ: «Осьмнадцать лет!», – ужасное смятение и стыд смяли меня, и все мои старания полюбить театр были окончательно перечёркнуты.</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(4)А между тем в театре было тепло, в зале приятно и сложно пахло, в фойе гуляли нарядные люди, окна были укутаны шторами из парашютного шёлка, будто кучевыми облаками. (5)Да, храм. (6)Наверное. (7)Но это не мой храм, и боги в нём не мои.</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(8)А вот совсем другое дело – кинотеатр «Арс», плохонький сарайчик на площади. (9)Там неудобные деревянные сиденья, там сидят в пальто, там мусор лежит на полу. (10)Там не встретишь «завзятых театралов», принаряженных дам, заранее оскорблённых тем, что они, люди приличные, вынуждены три часа провести в обществе ничего не смыслящих профанов. (11)Там толпа вваливается и рассаживается, гремя сиденьями и распространяя кислый запах сырых пальто. (12)Сейчас начнут. (13)Это – счастье. (14)Это – кино.</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(15)Медленно гасят свет. (16)Стрекотание проектора, удар луча – и всё, понеслось. (17)Перейдена черта, прошёл этот неуловимый миг, когда плоский и туповатый экран растворился, исчез, стал пространством, миром, полётом. (18)Сон, мираж, мечта. (19)Преображение.</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(20)Да, я, безусловно, простой и примитивный кинозритель, как большинство людей. (21)От кино я именно и жду полного преображения, окончательного обмана – «чтоб не думать зачем, чтоб не помнить когда». (22)Театр на это не способен, да и не претендует.</w:t>
      </w:r>
    </w:p>
    <w:p w:rsidR="00AD2E9F" w:rsidRPr="00EF53B3" w:rsidRDefault="00AD2E9F" w:rsidP="00E50663">
      <w:pPr>
        <w:pStyle w:val="NoSpacing"/>
        <w:ind w:firstLine="709"/>
        <w:jc w:val="both"/>
        <w:rPr>
          <w:rFonts w:ascii="Times New Roman" w:hAnsi="Times New Roman" w:cs="Times New Roman"/>
          <w:sz w:val="24"/>
          <w:szCs w:val="24"/>
        </w:rPr>
      </w:pPr>
      <w:r w:rsidRPr="00EF53B3">
        <w:rPr>
          <w:rFonts w:ascii="Times New Roman" w:hAnsi="Times New Roman" w:cs="Times New Roman"/>
          <w:sz w:val="24"/>
          <w:szCs w:val="24"/>
        </w:rPr>
        <w:t>(23)Театр для тех, кто любит живых актёров и милостиво прощает им их несовершенства в обмен на искусство. (24)Кино для тех, кто любит сны и чудеса. (25)Театр не скрывает, что всё, что вы видите, – притворство. (26)Кино притворяется, что всё, что вы видите, – правда. (27)Театр – для взрослых; кино – для детей.                                                                                (По Т. Толстой)*</w:t>
      </w:r>
    </w:p>
    <w:p w:rsidR="00AD2E9F" w:rsidRPr="00EF53B3" w:rsidRDefault="00AD2E9F" w:rsidP="00E50663">
      <w:pPr>
        <w:pStyle w:val="NormalWeb"/>
        <w:jc w:val="both"/>
      </w:pPr>
      <w:r w:rsidRPr="00EF53B3">
        <w:t>* </w:t>
      </w:r>
      <w:r w:rsidRPr="00EF53B3">
        <w:rPr>
          <w:b/>
          <w:bCs/>
          <w:i/>
          <w:iCs/>
        </w:rPr>
        <w:t>Толста</w:t>
      </w:r>
      <w:r w:rsidRPr="00EF53B3">
        <w:rPr>
          <w:rStyle w:val="mi"/>
          <w:i/>
          <w:iCs/>
        </w:rPr>
        <w:t>я</w:t>
      </w:r>
      <w:r w:rsidRPr="00EF53B3">
        <w:rPr>
          <w:b/>
          <w:bCs/>
          <w:i/>
          <w:iCs/>
        </w:rPr>
        <w:t xml:space="preserve"> Татьяна Никитична </w:t>
      </w:r>
      <w:r w:rsidRPr="00EF53B3">
        <w:rPr>
          <w:i/>
          <w:iCs/>
        </w:rPr>
        <w:t>(род. в 1951 г.)</w:t>
      </w:r>
      <w:r w:rsidRPr="00EF53B3">
        <w:t xml:space="preserve"> </w:t>
      </w:r>
      <w:r w:rsidRPr="00EF53B3">
        <w:rPr>
          <w:i/>
          <w:iCs/>
        </w:rPr>
        <w:t>– современная писательница, телеведущая, филолог.</w:t>
      </w:r>
    </w:p>
    <w:p w:rsidR="00AD2E9F" w:rsidRPr="00EF53B3" w:rsidRDefault="00AD2E9F" w:rsidP="00E50663">
      <w:pPr>
        <w:jc w:val="both"/>
        <w:rPr>
          <w:rFonts w:ascii="Times New Roman" w:hAnsi="Times New Roman" w:cs="Times New Roman"/>
          <w:b/>
          <w:bCs/>
          <w:sz w:val="24"/>
          <w:szCs w:val="24"/>
        </w:rPr>
      </w:pPr>
      <w:r w:rsidRPr="00EF53B3">
        <w:rPr>
          <w:rFonts w:ascii="Times New Roman" w:hAnsi="Times New Roman" w:cs="Times New Roman"/>
          <w:sz w:val="24"/>
          <w:szCs w:val="24"/>
        </w:rPr>
        <w:t>15.3 Как Вы понимаете значение словосочетания</w:t>
      </w:r>
      <w:r w:rsidRPr="00EF53B3">
        <w:rPr>
          <w:rFonts w:ascii="Times New Roman" w:hAnsi="Times New Roman" w:cs="Times New Roman"/>
          <w:b/>
          <w:bCs/>
          <w:sz w:val="24"/>
          <w:szCs w:val="24"/>
        </w:rPr>
        <w:t xml:space="preserve"> НАСТОЯЩЕЕ ИСКУССТВО</w:t>
      </w:r>
      <w:r w:rsidRPr="00EF53B3">
        <w:rPr>
          <w:rFonts w:ascii="Times New Roman" w:hAnsi="Times New Roman" w:cs="Times New Roman"/>
          <w:sz w:val="24"/>
          <w:szCs w:val="24"/>
        </w:rPr>
        <w:t xml:space="preserve">? Сформулируйте и прокомментируйте данное Вами определение. Напишите сочинение-рассуждение на тему </w:t>
      </w:r>
      <w:r w:rsidRPr="00EF53B3">
        <w:rPr>
          <w:rFonts w:ascii="Times New Roman" w:hAnsi="Times New Roman" w:cs="Times New Roman"/>
          <w:b/>
          <w:bCs/>
          <w:sz w:val="24"/>
          <w:szCs w:val="24"/>
        </w:rPr>
        <w:t>«Что такое настоящее искусство».</w:t>
      </w:r>
    </w:p>
    <w:p w:rsidR="00AD2E9F" w:rsidRPr="00EF53B3" w:rsidRDefault="00AD2E9F" w:rsidP="00E50663">
      <w:pPr>
        <w:rPr>
          <w:rFonts w:ascii="Times New Roman" w:hAnsi="Times New Roman" w:cs="Times New Roman"/>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Default="00AD2E9F" w:rsidP="00E50663">
      <w:pPr>
        <w:rPr>
          <w:rFonts w:ascii="Times New Roman" w:hAnsi="Times New Roman" w:cs="Times New Roman"/>
          <w:b/>
          <w:bCs/>
          <w:sz w:val="24"/>
          <w:szCs w:val="24"/>
        </w:rPr>
      </w:pPr>
    </w:p>
    <w:p w:rsidR="00AD2E9F" w:rsidRPr="00AF5FCF" w:rsidRDefault="00AD2E9F" w:rsidP="00E50663">
      <w:pPr>
        <w:rPr>
          <w:rFonts w:ascii="Times New Roman" w:hAnsi="Times New Roman" w:cs="Times New Roman"/>
          <w:b/>
          <w:bCs/>
          <w:color w:val="984806"/>
          <w:sz w:val="28"/>
          <w:szCs w:val="28"/>
        </w:rPr>
      </w:pPr>
      <w:r w:rsidRPr="00AF5FCF">
        <w:rPr>
          <w:rFonts w:ascii="Times New Roman" w:hAnsi="Times New Roman" w:cs="Times New Roman"/>
          <w:b/>
          <w:bCs/>
          <w:color w:val="984806"/>
          <w:sz w:val="28"/>
          <w:szCs w:val="28"/>
        </w:rPr>
        <w:t xml:space="preserve">15. 3. Сочинение-рассуждение.                                        </w:t>
      </w:r>
    </w:p>
    <w:p w:rsidR="00AD2E9F" w:rsidRPr="00AF5FCF" w:rsidRDefault="00AD2E9F" w:rsidP="00E50663">
      <w:pPr>
        <w:rPr>
          <w:rFonts w:ascii="Times New Roman" w:hAnsi="Times New Roman" w:cs="Times New Roman"/>
          <w:b/>
          <w:bCs/>
          <w:color w:val="984806"/>
          <w:sz w:val="28"/>
          <w:szCs w:val="28"/>
        </w:rPr>
      </w:pPr>
      <w:r w:rsidRPr="00AF5FCF">
        <w:rPr>
          <w:rFonts w:ascii="Times New Roman" w:hAnsi="Times New Roman" w:cs="Times New Roman"/>
          <w:b/>
          <w:bCs/>
          <w:color w:val="984806"/>
          <w:sz w:val="28"/>
          <w:szCs w:val="28"/>
        </w:rPr>
        <w:t xml:space="preserve">                                           Что такое настоящее искусство? </w:t>
      </w:r>
    </w:p>
    <w:p w:rsidR="00AD2E9F" w:rsidRPr="00AF5FC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Настоящее искусство, на мой взгляд, это изображение действительности в художественных образах. Это те произведения живописи, литературы, архитектуры, в которых отражён внутренний мир человека. Настоящее искусство создаётся не ради славы и денег, это лишь способ выразить свои мысли и чувства. Приведу примеры, подтверждающие сказанное. </w:t>
      </w:r>
    </w:p>
    <w:p w:rsidR="00AD2E9F" w:rsidRPr="00AF5FC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В тексте Т. Толстой поднимается проблема выбора между двумя видами искусства. Героиня с детства старалась полюбить театр, как ей «велели». Она понимала, что театр – храм, но не для неё. Ей, как и большинству людей, приносило удовольствие кино, ведь на экране всё идеально, а театр не скрывает несовершенства. Автор хотела выразить своё мнение о современном искусстве: «Театр – для взрослых, кино – для детей». </w:t>
      </w:r>
    </w:p>
    <w:p w:rsidR="00AD2E9F" w:rsidRPr="00AF5FC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Так как мне не удалось побывать зрителем в театре, я отдаю предпочтение кинематографу. Множество как старых, так и современных фильмов повлияли на моё мировоззрение, мою жизнь. Ещё одно преимущество кино заключается в том, что ты можешь в любой момент его посмотреть. Одним из таких фильмов, произведших на меня глубокое впечатление, является «Зелёная миля». Это фильм о человечности, он заставляет о многом задуматься. В основе этого произведения лежит любовь к миру и всему живому. Фильм по-настоящему учит видеть душу человека, не судить о людях по внешним впечатлениям, поверхностно. </w:t>
      </w:r>
    </w:p>
    <w:p w:rsidR="00AD2E9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Таким образом, я доказала, что, каким бы ни было искусство, оно должно приносить людям удовольствие,  нравственно воспитывать. Настоящее искусство играет важную роль в жизни каждого человека, ведь оно приобщает нас ко всему прекрасному.  (224 слова). </w:t>
      </w:r>
    </w:p>
    <w:p w:rsidR="00AD2E9F" w:rsidRPr="00AF5FCF" w:rsidRDefault="00AD2E9F" w:rsidP="00E50663">
      <w:pPr>
        <w:rPr>
          <w:rFonts w:ascii="Times New Roman" w:hAnsi="Times New Roman" w:cs="Times New Roman"/>
          <w:sz w:val="28"/>
          <w:szCs w:val="28"/>
        </w:rPr>
      </w:pPr>
      <w:r>
        <w:rPr>
          <w:rFonts w:ascii="Times New Roman" w:hAnsi="Times New Roman" w:cs="Times New Roman"/>
          <w:sz w:val="28"/>
          <w:szCs w:val="28"/>
        </w:rPr>
        <w:t xml:space="preserve">                                                                               </w:t>
      </w:r>
      <w:r w:rsidRPr="00AF5FCF">
        <w:rPr>
          <w:rFonts w:ascii="Times New Roman" w:hAnsi="Times New Roman" w:cs="Times New Roman"/>
          <w:sz w:val="28"/>
          <w:szCs w:val="28"/>
        </w:rPr>
        <w:t xml:space="preserve"> Кожанова Полина</w:t>
      </w:r>
      <w:r>
        <w:rPr>
          <w:rFonts w:ascii="Times New Roman" w:hAnsi="Times New Roman" w:cs="Times New Roman"/>
          <w:sz w:val="28"/>
          <w:szCs w:val="28"/>
        </w:rPr>
        <w:t>.</w:t>
      </w:r>
      <w:r w:rsidRPr="00AF5FCF">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AD2E9F" w:rsidRPr="00AF5FC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w:t>
      </w:r>
    </w:p>
    <w:p w:rsidR="00AD2E9F" w:rsidRPr="00AF5FCF" w:rsidRDefault="00AD2E9F" w:rsidP="00E50663">
      <w:pPr>
        <w:jc w:val="center"/>
        <w:rPr>
          <w:rFonts w:ascii="Times New Roman" w:hAnsi="Times New Roman" w:cs="Times New Roman"/>
          <w:sz w:val="28"/>
          <w:szCs w:val="28"/>
        </w:rPr>
      </w:pPr>
      <w:r w:rsidRPr="00AF5FCF">
        <w:rPr>
          <w:rFonts w:ascii="Times New Roman" w:hAnsi="Times New Roman" w:cs="Times New Roman"/>
          <w:sz w:val="28"/>
          <w:szCs w:val="28"/>
        </w:rPr>
        <w:t xml:space="preserve">                                                     </w:t>
      </w:r>
    </w:p>
    <w:p w:rsidR="00AD2E9F" w:rsidRPr="00AF5FCF" w:rsidRDefault="00AD2E9F" w:rsidP="00E50663">
      <w:pPr>
        <w:jc w:val="center"/>
        <w:rPr>
          <w:rFonts w:ascii="Times New Roman" w:hAnsi="Times New Roman" w:cs="Times New Roman"/>
          <w:sz w:val="28"/>
          <w:szCs w:val="28"/>
        </w:rPr>
      </w:pPr>
    </w:p>
    <w:p w:rsidR="00AD2E9F" w:rsidRPr="00AF5FCF" w:rsidRDefault="00AD2E9F" w:rsidP="00E50663">
      <w:pPr>
        <w:jc w:val="center"/>
        <w:rPr>
          <w:rFonts w:ascii="Times New Roman" w:hAnsi="Times New Roman" w:cs="Times New Roman"/>
          <w:sz w:val="28"/>
          <w:szCs w:val="28"/>
        </w:rPr>
      </w:pPr>
    </w:p>
    <w:p w:rsidR="00AD2E9F" w:rsidRPr="00AF5FCF" w:rsidRDefault="00AD2E9F" w:rsidP="00E50663">
      <w:pPr>
        <w:jc w:val="center"/>
        <w:rPr>
          <w:rFonts w:ascii="Times New Roman" w:hAnsi="Times New Roman" w:cs="Times New Roman"/>
          <w:sz w:val="28"/>
          <w:szCs w:val="28"/>
        </w:rPr>
      </w:pPr>
    </w:p>
    <w:p w:rsidR="00AD2E9F" w:rsidRPr="00AF5FCF" w:rsidRDefault="00AD2E9F" w:rsidP="00E50663">
      <w:pPr>
        <w:rPr>
          <w:rFonts w:ascii="Times New Roman" w:hAnsi="Times New Roman" w:cs="Times New Roman"/>
          <w:b/>
          <w:bCs/>
          <w:sz w:val="28"/>
          <w:szCs w:val="28"/>
        </w:rPr>
      </w:pPr>
      <w:r w:rsidRPr="00AF5FCF">
        <w:rPr>
          <w:rFonts w:ascii="Times New Roman" w:hAnsi="Times New Roman" w:cs="Times New Roman"/>
          <w:sz w:val="28"/>
          <w:szCs w:val="28"/>
        </w:rPr>
        <w:t xml:space="preserve">  </w:t>
      </w:r>
      <w:r w:rsidRPr="00AF5FCF">
        <w:rPr>
          <w:rFonts w:ascii="Times New Roman" w:hAnsi="Times New Roman" w:cs="Times New Roman"/>
          <w:b/>
          <w:bCs/>
          <w:sz w:val="28"/>
          <w:szCs w:val="28"/>
        </w:rPr>
        <w:t xml:space="preserve">Тексты из других источников. </w:t>
      </w:r>
    </w:p>
    <w:p w:rsidR="00AD2E9F" w:rsidRPr="00AF5FCF" w:rsidRDefault="00AD2E9F" w:rsidP="00E50663">
      <w:pPr>
        <w:rPr>
          <w:rFonts w:ascii="Times New Roman" w:hAnsi="Times New Roman" w:cs="Times New Roman"/>
          <w:b/>
          <w:bCs/>
          <w:sz w:val="28"/>
          <w:szCs w:val="28"/>
        </w:rPr>
      </w:pPr>
      <w:r w:rsidRPr="00AF5FCF">
        <w:rPr>
          <w:rFonts w:ascii="Times New Roman" w:hAnsi="Times New Roman" w:cs="Times New Roman"/>
          <w:b/>
          <w:bCs/>
          <w:sz w:val="28"/>
          <w:szCs w:val="28"/>
        </w:rPr>
        <w:t xml:space="preserve">                                                            ВАРИАНТ №1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(1)Рано утром впотьмах поднимался я и брёл к электричке, ехал в битком набитом вагоне. (2)Потом – слякотный перрон... (3)Городские зимние угрюмые сумерки. (4)Людской поток несёт тебя к входу в метро. (5)Там давка: в дверях, у турникетов, у эскалаторов, в подземных переходах. (6)В жёлтом искусственном свете течёт и течёт длинная, молчаливая людская река...   </w:t>
      </w:r>
    </w:p>
    <w:p w:rsidR="00AD2E9F" w:rsidRPr="00AF5FCF" w:rsidRDefault="00AD2E9F" w:rsidP="00E50663">
      <w:pPr>
        <w:pStyle w:val="NoSpacing"/>
        <w:rPr>
          <w:rFonts w:ascii="Times New Roman" w:hAnsi="Times New Roman" w:cs="Times New Roman"/>
          <w:sz w:val="24"/>
          <w:szCs w:val="24"/>
        </w:rPr>
      </w:pPr>
      <w:r w:rsidRPr="00AF5FCF">
        <w:rPr>
          <w:rFonts w:ascii="Times New Roman" w:hAnsi="Times New Roman" w:cs="Times New Roman"/>
          <w:sz w:val="24"/>
          <w:szCs w:val="24"/>
        </w:rPr>
        <w:t xml:space="preserve">              (7)К вечеру наглядишься, наслушаешься, устанешь и еле бредёшь. (8)Снова – метро, его подземелья давят... (9)Выберешься оттуда, вздохнёшь и спешишь к электричке, в её вечернюю толкотню, Бога моля, чтобы не отменили или чтобы не опоздать.  </w:t>
      </w:r>
    </w:p>
    <w:p w:rsidR="00AD2E9F" w:rsidRPr="00AF5FCF" w:rsidRDefault="00AD2E9F" w:rsidP="00E50663">
      <w:pPr>
        <w:pStyle w:val="NoSpacing"/>
        <w:rPr>
          <w:rFonts w:ascii="Times New Roman" w:hAnsi="Times New Roman" w:cs="Times New Roman"/>
          <w:sz w:val="24"/>
          <w:szCs w:val="24"/>
        </w:rPr>
      </w:pPr>
      <w:r w:rsidRPr="00AF5FCF">
        <w:rPr>
          <w:rFonts w:ascii="Times New Roman" w:hAnsi="Times New Roman" w:cs="Times New Roman"/>
          <w:sz w:val="24"/>
          <w:szCs w:val="24"/>
        </w:rPr>
        <w:t xml:space="preserve">            (10)Так и текла моя московская жизнь: за днём шёл день, за неделей — другая.    (11)Затемно встанешь и затемно к дому прибьёшься. (12)Ничему не рад, даже заснеженные улочки не веселят. </w:t>
      </w:r>
    </w:p>
    <w:p w:rsidR="00AD2E9F" w:rsidRPr="00AF5FCF" w:rsidRDefault="00AD2E9F" w:rsidP="00E50663">
      <w:pPr>
        <w:pStyle w:val="NoSpacing"/>
        <w:rPr>
          <w:rFonts w:ascii="Times New Roman" w:hAnsi="Times New Roman" w:cs="Times New Roman"/>
          <w:sz w:val="24"/>
          <w:szCs w:val="24"/>
        </w:rPr>
      </w:pPr>
      <w:r w:rsidRPr="00AF5FCF">
        <w:rPr>
          <w:rFonts w:ascii="Times New Roman" w:hAnsi="Times New Roman" w:cs="Times New Roman"/>
          <w:sz w:val="24"/>
          <w:szCs w:val="24"/>
        </w:rPr>
        <w:t xml:space="preserve">          (13)Уже пошёл декабрь, спеша к новогодью... </w:t>
      </w:r>
    </w:p>
    <w:p w:rsidR="00AD2E9F" w:rsidRPr="00AF5FCF" w:rsidRDefault="00AD2E9F" w:rsidP="00E50663">
      <w:pPr>
        <w:pStyle w:val="NoSpacing"/>
        <w:rPr>
          <w:rFonts w:ascii="Times New Roman" w:hAnsi="Times New Roman" w:cs="Times New Roman"/>
          <w:sz w:val="24"/>
          <w:szCs w:val="24"/>
        </w:rPr>
      </w:pPr>
      <w:r w:rsidRPr="00AF5FCF">
        <w:rPr>
          <w:rFonts w:ascii="Times New Roman" w:hAnsi="Times New Roman" w:cs="Times New Roman"/>
          <w:sz w:val="24"/>
          <w:szCs w:val="24"/>
        </w:rPr>
        <w:t xml:space="preserve">          (14)Однажды вечером мне повезло вдвойне: пригородную электричку не отменили и вагон оказался не больно набитым. (15)Я уселся, журнал развернул. (16)Хотя чего там вычитывать: убили, взорвали, ограбили... (17)Вечерний поезд, усталые люди кругом, зло брошенные взгляды. (18)3има, теснота, из тамбура дует, кто-то ворчит... </w:t>
      </w:r>
    </w:p>
    <w:p w:rsidR="00AD2E9F" w:rsidRPr="00AF5FCF" w:rsidRDefault="00AD2E9F" w:rsidP="00E50663">
      <w:pPr>
        <w:pStyle w:val="NoSpacing"/>
      </w:pPr>
      <w:r w:rsidRPr="00AF5FCF">
        <w:rPr>
          <w:rFonts w:ascii="Times New Roman" w:hAnsi="Times New Roman" w:cs="Times New Roman"/>
          <w:sz w:val="24"/>
          <w:szCs w:val="24"/>
        </w:rPr>
        <w:t xml:space="preserve">         (19)Глаза</w:t>
      </w:r>
      <w:r w:rsidRPr="00AF5FCF">
        <w:t xml:space="preserve"> прикрыл, но задремать не мог: застрекотали сзади девчонки. (20)Слава Богу, не легкомысленные: обходились без убогого «короче», «прикольно». (21)Обычная студенческая болтовня: лекции, практика, зачёты в предсессионный период – словом, учёба, временные трудности. (22)Потом Новый год вспомнили, ведь он недалеко. –         (23)Подарки пора покупать, – сказала одна из них. – (24)А чего дарить? (25)И сейчас всё дорого.</w:t>
      </w:r>
    </w:p>
    <w:p w:rsidR="00AD2E9F" w:rsidRPr="00AF5FCF" w:rsidRDefault="00AD2E9F" w:rsidP="00E50663">
      <w:pPr>
        <w:pStyle w:val="NoSpacing"/>
        <w:rPr>
          <w:rFonts w:ascii="Times New Roman" w:hAnsi="Times New Roman" w:cs="Times New Roman"/>
          <w:sz w:val="24"/>
          <w:szCs w:val="24"/>
        </w:rPr>
      </w:pPr>
      <w:r w:rsidRPr="00AF5FCF">
        <w:rPr>
          <w:rFonts w:ascii="Times New Roman" w:hAnsi="Times New Roman" w:cs="Times New Roman"/>
          <w:sz w:val="24"/>
          <w:szCs w:val="24"/>
        </w:rPr>
        <w:t xml:space="preserve">      – (26)Ты ещё подарки не приготовила?! – ужаснулась другая девчушка. – (27)Когда же ты успеешь?!</w:t>
      </w:r>
    </w:p>
    <w:p w:rsidR="00AD2E9F" w:rsidRPr="00AF5FCF" w:rsidRDefault="00AD2E9F" w:rsidP="00E50663">
      <w:pPr>
        <w:pStyle w:val="NoSpacing"/>
        <w:rPr>
          <w:rFonts w:ascii="Times New Roman" w:hAnsi="Times New Roman" w:cs="Times New Roman"/>
          <w:sz w:val="24"/>
          <w:szCs w:val="24"/>
        </w:rPr>
      </w:pPr>
      <w:r w:rsidRPr="00AF5FCF">
        <w:rPr>
          <w:rFonts w:ascii="Times New Roman" w:hAnsi="Times New Roman" w:cs="Times New Roman"/>
          <w:sz w:val="24"/>
          <w:szCs w:val="24"/>
        </w:rPr>
        <w:t xml:space="preserve">      – (28)А ты?</w:t>
      </w:r>
    </w:p>
    <w:p w:rsidR="00AD2E9F" w:rsidRPr="00AF5FCF" w:rsidRDefault="00AD2E9F" w:rsidP="00E50663">
      <w:pPr>
        <w:pStyle w:val="NoSpacing"/>
        <w:rPr>
          <w:rFonts w:ascii="Times New Roman" w:hAnsi="Times New Roman" w:cs="Times New Roman"/>
          <w:sz w:val="24"/>
          <w:szCs w:val="24"/>
        </w:rPr>
      </w:pPr>
      <w:r w:rsidRPr="00AF5FCF">
        <w:rPr>
          <w:rFonts w:ascii="Times New Roman" w:hAnsi="Times New Roman" w:cs="Times New Roman"/>
          <w:sz w:val="24"/>
          <w:szCs w:val="24"/>
        </w:rPr>
        <w:t xml:space="preserve">        – (29)Ой, у меня всё почти готово. (30)Маме я ещё осенью, когда в Кимрах была, купила домашние тапочки на войлоке, старичок продавал. (31)Ручная работа, недорого, и мамочке очень нужны! (32)У мамочки ноги болят. (33)А там – войлок. (34)Ой, как мамуля обрадуется! – голос её прозвенел такой радостью, словно ей самой подарили что-то бесконечно хорошее или подарят в ближайшем будущем.</w:t>
      </w:r>
    </w:p>
    <w:p w:rsidR="00AD2E9F" w:rsidRPr="00AF5FCF" w:rsidRDefault="00AD2E9F" w:rsidP="00E50663">
      <w:pPr>
        <w:pStyle w:val="NoSpacing"/>
        <w:rPr>
          <w:rFonts w:ascii="Times New Roman" w:hAnsi="Times New Roman" w:cs="Times New Roman"/>
          <w:sz w:val="24"/>
          <w:szCs w:val="24"/>
        </w:rPr>
      </w:pPr>
      <w:r w:rsidRPr="00AF5FCF">
        <w:rPr>
          <w:rFonts w:ascii="Times New Roman" w:hAnsi="Times New Roman" w:cs="Times New Roman"/>
          <w:sz w:val="24"/>
          <w:szCs w:val="24"/>
        </w:rPr>
        <w:t xml:space="preserve">            (35)Я голову поднял, обернулся, взглянул: обычная девушка. (36)Лицо живое, милое, голосок, как колокольчик, звенит. </w:t>
      </w:r>
    </w:p>
    <w:p w:rsidR="00AD2E9F" w:rsidRPr="00AF5FCF" w:rsidRDefault="00AD2E9F" w:rsidP="00E50663">
      <w:pPr>
        <w:pStyle w:val="NoSpacing"/>
        <w:rPr>
          <w:rFonts w:ascii="Times New Roman" w:hAnsi="Times New Roman" w:cs="Times New Roman"/>
          <w:sz w:val="24"/>
          <w:szCs w:val="24"/>
        </w:rPr>
      </w:pPr>
      <w:r w:rsidRPr="00AF5FCF">
        <w:rPr>
          <w:rFonts w:ascii="Times New Roman" w:hAnsi="Times New Roman" w:cs="Times New Roman"/>
          <w:sz w:val="24"/>
          <w:szCs w:val="24"/>
        </w:rPr>
        <w:t xml:space="preserve">           – (37)А папе... (38)У нас папа всегда был работящий... (39)И я ему подарю... (40)А дедушке... (41)А бабушке...       (42)Не только я и соседи, но и, кажется, весь вагон слушал счастливую повесть девчушки о новогодних подарках. (43)У всех, как и у меня, отступило дневное, несладкое, а нахлынуло что-то радостное. (44)Ведь и вправду Новый год близок!             (45)Я вышел из вагона, торопиться не стал, пропуская на асфальтированную станционную площадку спешащих людей. (46)Дорога славная: берёзы да сосны сторожат тропинку; не больно холодно, а на душе вовсе тепло, сердце радуется. (47)Спасибо той девочке, которую унесла электричка. (48)А в помощь ей – малиновый чистый закат над чёрными елями, бормочущая во тьме речушка под гибким деревянным мостком, говор вдали, детский смех и, конечно, надежда. (49)Так что шагай, Человек... (По Б. Екимову*) *Борис Петрович Екимов (род. в 1938 г.) — русский прозаик и публицист.  </w:t>
      </w:r>
    </w:p>
    <w:p w:rsidR="00AD2E9F" w:rsidRPr="00EF53B3" w:rsidRDefault="00AD2E9F" w:rsidP="00E50663">
      <w:pPr>
        <w:rPr>
          <w:rFonts w:ascii="Times New Roman" w:hAnsi="Times New Roman" w:cs="Times New Roman"/>
          <w:b/>
          <w:bCs/>
          <w:sz w:val="24"/>
          <w:szCs w:val="24"/>
        </w:rPr>
      </w:pPr>
      <w:r w:rsidRPr="00EF53B3">
        <w:rPr>
          <w:rFonts w:ascii="Times New Roman" w:hAnsi="Times New Roman" w:cs="Times New Roman"/>
          <w:b/>
          <w:bCs/>
          <w:sz w:val="24"/>
          <w:szCs w:val="24"/>
        </w:rPr>
        <w:t>15.3  Как Вы понимаете значение выражения ЧЕЛОВЕК С БОЛЬШОЙ БУКВЫ?</w:t>
      </w:r>
      <w:r w:rsidRPr="00EF53B3">
        <w:rPr>
          <w:rFonts w:ascii="Times New Roman" w:hAnsi="Times New Roman" w:cs="Times New Roman"/>
          <w:sz w:val="24"/>
          <w:szCs w:val="24"/>
        </w:rPr>
        <w:t xml:space="preserve"> Сформулируйте и прокомментируйте данное Вами определение. Напишите сочинение-рассуждение на тему: </w:t>
      </w:r>
      <w:r w:rsidRPr="00EF53B3">
        <w:rPr>
          <w:rFonts w:ascii="Times New Roman" w:hAnsi="Times New Roman" w:cs="Times New Roman"/>
          <w:b/>
          <w:bCs/>
          <w:sz w:val="24"/>
          <w:szCs w:val="24"/>
        </w:rPr>
        <w:t>«Кого можно назвать Человеком с большой буквы».</w:t>
      </w:r>
    </w:p>
    <w:p w:rsidR="00AD2E9F" w:rsidRPr="00AF5FCF" w:rsidRDefault="00AD2E9F" w:rsidP="00E50663">
      <w:pPr>
        <w:pStyle w:val="NoSpacing"/>
        <w:rPr>
          <w:rFonts w:ascii="Times New Roman" w:hAnsi="Times New Roman" w:cs="Times New Roman"/>
          <w:b/>
          <w:bCs/>
          <w:color w:val="984806"/>
          <w:sz w:val="28"/>
          <w:szCs w:val="28"/>
        </w:rPr>
      </w:pPr>
      <w:r w:rsidRPr="00AF5FCF">
        <w:rPr>
          <w:rFonts w:ascii="Times New Roman" w:hAnsi="Times New Roman" w:cs="Times New Roman"/>
          <w:b/>
          <w:bCs/>
          <w:color w:val="984806"/>
          <w:sz w:val="28"/>
          <w:szCs w:val="28"/>
        </w:rPr>
        <w:t xml:space="preserve">Сочинение-рассуждение.                  </w:t>
      </w:r>
    </w:p>
    <w:p w:rsidR="00AD2E9F" w:rsidRPr="00AF5FCF" w:rsidRDefault="00AD2E9F" w:rsidP="00E50663">
      <w:pPr>
        <w:pStyle w:val="NoSpacing"/>
        <w:rPr>
          <w:rFonts w:ascii="Times New Roman" w:hAnsi="Times New Roman" w:cs="Times New Roman"/>
          <w:b/>
          <w:bCs/>
          <w:color w:val="984806"/>
          <w:sz w:val="28"/>
          <w:szCs w:val="28"/>
        </w:rPr>
      </w:pPr>
      <w:r w:rsidRPr="00AF5FCF">
        <w:rPr>
          <w:rFonts w:ascii="Times New Roman" w:hAnsi="Times New Roman" w:cs="Times New Roman"/>
          <w:b/>
          <w:bCs/>
          <w:color w:val="984806"/>
          <w:sz w:val="28"/>
          <w:szCs w:val="28"/>
        </w:rPr>
        <w:t xml:space="preserve">                 Кого можно назвать Человеком с большой буквы? </w:t>
      </w:r>
    </w:p>
    <w:p w:rsidR="00AD2E9F" w:rsidRPr="00AF5FC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Человек с большой буквы – это тот человек, который вдохновляет других людей, делясь своей любовью к жизни. Любить жизнь, несмотря на все её трудности, очень нелегко, но некоторым людям с глубокой душой это удаётся. Приведу примеры. </w:t>
      </w:r>
    </w:p>
    <w:p w:rsidR="00AD2E9F" w:rsidRPr="00AF5FC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В тексте Бориса Екимова повествуется о мужчине, потерявшем радость жизни, и о молодой студентке, радостно восклицающей о простых мелочах – новогодних подарках своим близким. Услышав её наполненные радостью слова, мужчина вдохновился,  и ему открылась красота в простом, обыденном: в «малиновом чистом закате», в «речушке под гибким деревянным мостком», в детском смехе. Он достиг истины. Понял, что счастье в мелочах, в том, чего ранее он не замечал. Он увидел старую дорогу к дому, по которой он проходил десятки раз, по-новому. Он обрёл надежду на лучшее, то, без чего жил раньше. Простое восклицание с детской невинностью поменяло взгляд взрослого человека на мир. А всё потому, что девушка любила и ценила жизнь, своих близких. Ей нравилось дарить людям радость, а когда ты даришь счастье другим, ты сам счастлив. </w:t>
      </w:r>
    </w:p>
    <w:p w:rsidR="00AD2E9F" w:rsidRPr="00AF5FC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В моей жизни тоже  есть человек, прочно изменивший моё отношение к окружающему миру. Это оратор Ник Вуйчич. Он колесит по миру с лекциями и рассказами о своей семье, друзьях, жизни.  Но что особенного в этом человеке? Почему люди готовы слушать рассказы о его буднях? Он рождён без рук и без ног.  Когда врачи увидели такого новорожденного,  они сказали:  «Он не проживёт и месяца». А он прожил. И сейчас ему больше двадцати лет. У него есть жена, и они ожидают ребёнка. И каждый раз, рассказывая о своих конечностях, Ник улыбается. Он не говорит об этом с глубокой печалью, на его глазах не появляются слёзы. Он улыбается и даже шутит, говоря о своей проблеме. На каждой лекции он говорит о том, что радуется всему: пению птиц, утреннему солнцу, грязным лужам, мурчанию кота,  усталым  лицам людей в метро. После его рассказов жизнь людей меняется. Люди находят радость во всём, и это правильно. Я думаю, что этого мужчину можно назвать настоящим Человеком с  большой буквы. </w:t>
      </w:r>
    </w:p>
    <w:p w:rsidR="00AD2E9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Таким образом, я понимаю, что радость и любовь к жизни есть истинные черты Человека с большой буквы. Почему с большой? Да потому, что жизнь любят от прекрасных природных пейзажей до грустных лиц и заплаканных глаз.  (355 слов).         </w:t>
      </w:r>
    </w:p>
    <w:p w:rsidR="00AD2E9F" w:rsidRPr="00AF5FCF" w:rsidRDefault="00AD2E9F" w:rsidP="00E50663">
      <w:pPr>
        <w:rPr>
          <w:rFonts w:ascii="Times New Roman" w:hAnsi="Times New Roman" w:cs="Times New Roman"/>
          <w:sz w:val="28"/>
          <w:szCs w:val="28"/>
        </w:rPr>
      </w:pPr>
      <w:r>
        <w:rPr>
          <w:rFonts w:ascii="Times New Roman" w:hAnsi="Times New Roman" w:cs="Times New Roman"/>
          <w:sz w:val="28"/>
          <w:szCs w:val="28"/>
        </w:rPr>
        <w:t xml:space="preserve">                                                                   </w:t>
      </w:r>
      <w:r w:rsidRPr="00AF5FCF">
        <w:rPr>
          <w:rFonts w:ascii="Times New Roman" w:hAnsi="Times New Roman" w:cs="Times New Roman"/>
          <w:sz w:val="28"/>
          <w:szCs w:val="28"/>
        </w:rPr>
        <w:t xml:space="preserve">Козырева Александра.  </w:t>
      </w:r>
    </w:p>
    <w:p w:rsidR="00AD2E9F" w:rsidRPr="00AF5FC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F5FCF">
        <w:rPr>
          <w:rFonts w:ascii="Times New Roman" w:hAnsi="Times New Roman" w:cs="Times New Roman"/>
          <w:sz w:val="28"/>
          <w:szCs w:val="28"/>
        </w:rPr>
        <w:t xml:space="preserve">               </w:t>
      </w:r>
    </w:p>
    <w:p w:rsidR="00AD2E9F" w:rsidRPr="00AF5FCF" w:rsidRDefault="00AD2E9F" w:rsidP="00E50663">
      <w:pPr>
        <w:rPr>
          <w:rFonts w:ascii="Times New Roman" w:hAnsi="Times New Roman" w:cs="Times New Roman"/>
          <w:b/>
          <w:bCs/>
          <w:color w:val="984806"/>
          <w:sz w:val="28"/>
          <w:szCs w:val="28"/>
        </w:rPr>
      </w:pPr>
      <w:r w:rsidRPr="00AF5FCF">
        <w:rPr>
          <w:rFonts w:ascii="Times New Roman" w:hAnsi="Times New Roman" w:cs="Times New Roman"/>
          <w:b/>
          <w:bCs/>
          <w:color w:val="984806"/>
          <w:sz w:val="28"/>
          <w:szCs w:val="28"/>
        </w:rPr>
        <w:t xml:space="preserve">15.3  Сочинение-рассуждение.             </w:t>
      </w:r>
    </w:p>
    <w:p w:rsidR="00AD2E9F" w:rsidRPr="00AF5FCF" w:rsidRDefault="00AD2E9F" w:rsidP="00E50663">
      <w:pPr>
        <w:rPr>
          <w:rFonts w:ascii="Times New Roman" w:hAnsi="Times New Roman" w:cs="Times New Roman"/>
          <w:b/>
          <w:bCs/>
          <w:color w:val="984806"/>
          <w:sz w:val="28"/>
          <w:szCs w:val="28"/>
        </w:rPr>
      </w:pPr>
      <w:r w:rsidRPr="00AF5FCF">
        <w:rPr>
          <w:rFonts w:ascii="Times New Roman" w:hAnsi="Times New Roman" w:cs="Times New Roman"/>
          <w:b/>
          <w:bCs/>
          <w:color w:val="984806"/>
          <w:sz w:val="28"/>
          <w:szCs w:val="28"/>
        </w:rPr>
        <w:t xml:space="preserve">                                  Что такое истинный героизм?</w:t>
      </w:r>
    </w:p>
    <w:p w:rsidR="00AD2E9F" w:rsidRPr="00AF5FC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Истинный героизм – это великий, высокоморальный поступок, на который способен не каждый. И именно поэтому героизм так высоко ценится.  Истинными героями можно назвать многих участников Великой Отечественной войны. Но героизм есть и ложный. Боевиков, взрывающих школы, назвать героями нельзя, хотя они себя и считают ими. </w:t>
      </w:r>
    </w:p>
    <w:p w:rsidR="00AD2E9F" w:rsidRPr="00AF5FC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Героя текста Д.Н. Медведева, Сашу Творогова, можно назвать истинным героем. Заброшенный из-за ошибки лётного экипажа прямо в логово врага, он сражался до последнего. Хотя его группа почти вся погибла, она одержала нравственную победу, не сдавшись фашистам. Саша погиб, давая возможность скрыться двум оставшимся в живых товарищам: «Когда немцы ворвались в дом, который им долго не удавалось взять, их добычей были тела трех убитых партизан. Двое каким-то чудом бежали».  Именно поэтому Сашу Творогова можно назвать истинным героем. </w:t>
      </w:r>
    </w:p>
    <w:p w:rsidR="00AD2E9F" w:rsidRPr="00AF5FC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В моём городе тоже есть герои. Ф. Кайманову, командиру отряда в сто с небольшим человек, было поручено охранять небольшую заставу на Карельском фронте.  Две недели он сдерживал натиск более чем двух тысяч финских солдат. И только оказавшись в окружении и поняв, что оборона заствы уже не имеет стратегического значения, а его группа может потребоваться где-нибудь в другом месте, он отступил. Его умелое руководство позволило отряду выйти из боя с минимальными потерями: 38 человек убитых и раненых против 500 убитых финнов. </w:t>
      </w:r>
    </w:p>
    <w:p w:rsidR="00AD2E9F" w:rsidRPr="00AF5FC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Эти люди, и герои литературных произведений, и реальные участники военных событий, проявили истинный героизм. Их поступки, без сомнения, были великими. Не каждый способен на такое. И именно поэтому они навсегда останутся в нашей памяти и наших сердцах героями. (236 слов).</w:t>
      </w:r>
    </w:p>
    <w:p w:rsidR="00AD2E9F" w:rsidRPr="00AF5FCF" w:rsidRDefault="00AD2E9F" w:rsidP="00E50663">
      <w:pPr>
        <w:rPr>
          <w:rFonts w:ascii="Times New Roman" w:hAnsi="Times New Roman" w:cs="Times New Roman"/>
          <w:sz w:val="28"/>
          <w:szCs w:val="28"/>
        </w:rPr>
      </w:pPr>
      <w:r w:rsidRPr="00AF5FCF">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F5FCF">
        <w:rPr>
          <w:rFonts w:ascii="Times New Roman" w:hAnsi="Times New Roman" w:cs="Times New Roman"/>
          <w:sz w:val="28"/>
          <w:szCs w:val="28"/>
        </w:rPr>
        <w:t xml:space="preserve">   Артемчук Константин. </w:t>
      </w:r>
    </w:p>
    <w:p w:rsidR="00AD2E9F" w:rsidRPr="00AF5FCF" w:rsidRDefault="00AD2E9F" w:rsidP="00E50663">
      <w:pPr>
        <w:rPr>
          <w:rFonts w:ascii="Times New Roman" w:hAnsi="Times New Roman" w:cs="Times New Roman"/>
          <w:sz w:val="28"/>
          <w:szCs w:val="28"/>
        </w:rPr>
      </w:pPr>
    </w:p>
    <w:p w:rsidR="00AD2E9F" w:rsidRPr="00AF5FCF" w:rsidRDefault="00AD2E9F" w:rsidP="00E50663">
      <w:pPr>
        <w:rPr>
          <w:rFonts w:ascii="Times New Roman" w:hAnsi="Times New Roman" w:cs="Times New Roman"/>
          <w:sz w:val="28"/>
          <w:szCs w:val="28"/>
        </w:rPr>
      </w:pPr>
    </w:p>
    <w:p w:rsidR="00AD2E9F" w:rsidRPr="00AF5FCF" w:rsidRDefault="00AD2E9F" w:rsidP="00E50663">
      <w:pPr>
        <w:rPr>
          <w:rFonts w:ascii="Times New Roman" w:hAnsi="Times New Roman" w:cs="Times New Roman"/>
          <w:sz w:val="28"/>
          <w:szCs w:val="28"/>
        </w:rPr>
      </w:pPr>
    </w:p>
    <w:p w:rsidR="00AD2E9F" w:rsidRPr="00AF5FCF" w:rsidRDefault="00AD2E9F" w:rsidP="00E50663">
      <w:pPr>
        <w:rPr>
          <w:rFonts w:ascii="Times New Roman" w:hAnsi="Times New Roman" w:cs="Times New Roman"/>
          <w:sz w:val="28"/>
          <w:szCs w:val="28"/>
        </w:rPr>
      </w:pPr>
    </w:p>
    <w:p w:rsidR="00AD2E9F" w:rsidRPr="00AF5FCF" w:rsidRDefault="00AD2E9F" w:rsidP="00E50663">
      <w:pPr>
        <w:rPr>
          <w:rFonts w:ascii="Times New Roman" w:hAnsi="Times New Roman" w:cs="Times New Roman"/>
          <w:b/>
          <w:bCs/>
          <w:sz w:val="28"/>
          <w:szCs w:val="28"/>
        </w:rPr>
      </w:pPr>
      <w:r w:rsidRPr="00AF5FCF">
        <w:rPr>
          <w:rFonts w:ascii="Times New Roman" w:hAnsi="Times New Roman" w:cs="Times New Roman"/>
          <w:b/>
          <w:bCs/>
          <w:sz w:val="28"/>
          <w:szCs w:val="28"/>
        </w:rPr>
        <w:t xml:space="preserve">ВАРИАНТ №2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(1)В одной из недавних телепередач, где велась бурная дискуссия о проблемах современного образования, модная телезвезда разразилась гневной тирадой в адрес учителей. (2)По её твёрдому убеждению, все они – это люди несостоявшиеся, неудачники, проигравшие борьбу за успех и пришедшие в школу единственно для того, чтобы отомстить бедным детям за свою сломанную кем-то судьбу. (3)Признаюсь: меня, человека уже пожилого, выросшего в послевоенные годы, эти слова оглушили, возмутили, будто бы какой-то нечестивец посмел принародно надругаться над святыней. (4)В первый момент мне показалось, что происходящее – сцена из какого-то фильма и телезвезда просто-напросто играет отрицательную роль. (5)Но, к сожалению, это был не фильм, и, к ещё большему сожалению, почему-то никто из публики не счёл возможным сказать хоть слово в защиту учителей.  </w:t>
      </w:r>
    </w:p>
    <w:p w:rsidR="00AD2E9F" w:rsidRPr="00361B54" w:rsidRDefault="00AD2E9F" w:rsidP="00E50663">
      <w:pPr>
        <w:pStyle w:val="NoSpacing"/>
        <w:rPr>
          <w:rFonts w:ascii="Times New Roman" w:hAnsi="Times New Roman" w:cs="Times New Roman"/>
          <w:sz w:val="24"/>
          <w:szCs w:val="24"/>
        </w:rPr>
      </w:pPr>
      <w:r w:rsidRPr="00361B54">
        <w:rPr>
          <w:rFonts w:ascii="Times New Roman" w:hAnsi="Times New Roman" w:cs="Times New Roman"/>
          <w:sz w:val="24"/>
          <w:szCs w:val="24"/>
        </w:rPr>
        <w:t xml:space="preserve">             (6)...Шёл апрель 1947 года. (7)Мы, разлучённые войной со своими отцами, росли без царя в голове, не признавая ни законов, ни правил. (8)Голод, постоянные лишения, суровые жизненные условия – всё это наложило свой отпечаток на наши характеры. (9)Тогда считалось нормальным всячески показывать своё пренебрежение к учителям, и чем более дерзко ты себя вёл, тем больше тебя уважали в мальчишеской компании.  </w:t>
      </w:r>
    </w:p>
    <w:p w:rsidR="00AD2E9F" w:rsidRPr="00361B54" w:rsidRDefault="00AD2E9F" w:rsidP="00E50663">
      <w:pPr>
        <w:pStyle w:val="NoSpacing"/>
        <w:rPr>
          <w:rFonts w:ascii="Times New Roman" w:hAnsi="Times New Roman" w:cs="Times New Roman"/>
          <w:sz w:val="24"/>
          <w:szCs w:val="24"/>
        </w:rPr>
      </w:pPr>
      <w:r w:rsidRPr="00361B54">
        <w:rPr>
          <w:rFonts w:ascii="Times New Roman" w:hAnsi="Times New Roman" w:cs="Times New Roman"/>
          <w:sz w:val="24"/>
          <w:szCs w:val="24"/>
        </w:rPr>
        <w:t xml:space="preserve">            (10)Учитель физики Иван Васильевич Матвеев пришёл к нам в седьмой класс. (11)Ходил он медленно, с усилием опираясь на палочку, и, когда нечаянно задевал раненой ногой угол парты, лицо чуть заметно вздрагивало от боли. </w:t>
      </w:r>
    </w:p>
    <w:p w:rsidR="00AD2E9F" w:rsidRPr="00EF53B3" w:rsidRDefault="00AD2E9F" w:rsidP="00E50663">
      <w:pPr>
        <w:pStyle w:val="NoSpacing"/>
      </w:pPr>
      <w:r w:rsidRPr="00361B54">
        <w:rPr>
          <w:rFonts w:ascii="Times New Roman" w:hAnsi="Times New Roman" w:cs="Times New Roman"/>
          <w:sz w:val="24"/>
          <w:szCs w:val="24"/>
        </w:rPr>
        <w:t xml:space="preserve">            (12)В конце месяца он, получив расчёт, возвращался с работы. (13)Его встретила местная шпана</w:t>
      </w:r>
      <w:r w:rsidRPr="00EF53B3">
        <w:t xml:space="preserve">, чтобы отобрать деньги. (14)Учитель, невысокий крепыш, переложил палочку из правой руки в левую, затем двумя пальцами – указательным и средним – легонько стукнул главаря по верхней губе. (15)Тот рухнул на землю, учитель спокойно посмотрел на оцепеневших разбойников, словно он предвидел всё заранее, и поковылял дальше. (16)Весть о том, что учитель шутя расшвырял целую банду, моментально разнеслась по всему городку, а поскольку Иван Васильевич вёл физику в нашем классе, то все семиклассники в той или иной мере считали себя сопричастными этому подвигу. (17)Мы даже освоили несколько характерных жестов своего учителя, говорить стали медленно, протяжно, видом своим показывая, что учитель поделился с нами секретными приёмами и теперь не приведи Бог кому-нибудь нас обидеть.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            (18)Однажды я увидел, как Иван Васильевич, спускаясь со школьного крыльца, подал руку идущей следом учительнице математики. (19)Та смущённо покраснела и поблагодарила физика. (20)В тот же день, повинуясь безотчётному желанию во всём походить на учителя, я подал руку своей маме, когда она переходила по шаткой лестнице через теплотрассу. (21)Мама удивлённо улыбнулась, потом обняла меня и сказала, ласково глядя повлажневшими глазами: «(22)Спасибо, милый! (23)Ты у меня уже совсем большой!»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               (24)Стараясь казаться взрослыми, табаком, признаться, мы начали баловаться чуть ли не с шести лет. (25)Но когда поняли, что наш учитель не курит, многие, в том числе и я, оставили эту превредную привычку. (26)Как-то раз Петька Фёдоров ругнулся матом – дело обычное для нас. (27)Иван Васильевич, услышав неприличное слово, шёпотом сказал Петьке:</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          – (28)Эт</w:t>
      </w:r>
      <w:r>
        <w:rPr>
          <w:rFonts w:ascii="Times New Roman" w:hAnsi="Times New Roman" w:cs="Times New Roman"/>
          <w:sz w:val="24"/>
          <w:szCs w:val="24"/>
        </w:rPr>
        <w:t xml:space="preserve">о называется мужская слабость.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            </w:t>
      </w:r>
      <w:r>
        <w:rPr>
          <w:rFonts w:ascii="Times New Roman" w:hAnsi="Times New Roman" w:cs="Times New Roman"/>
          <w:sz w:val="24"/>
          <w:szCs w:val="24"/>
        </w:rPr>
        <w:t>(</w:t>
      </w:r>
      <w:r w:rsidRPr="00EF53B3">
        <w:rPr>
          <w:rFonts w:ascii="Times New Roman" w:hAnsi="Times New Roman" w:cs="Times New Roman"/>
          <w:sz w:val="24"/>
          <w:szCs w:val="24"/>
        </w:rPr>
        <w:t xml:space="preserve">29)С той поры я старательно избегал нецензурных слов в своей речи…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             (30)Мысленно оглядываясь на прожитые годы, я понимаю, как много правильного, мудрого и необходимого подарил мне этот великий человек. (31)Даже сегодня мне ещё хочется держаться за его крепкую руку, ведущую меня по дороге жизни. (По Е.А. Лаптеву*) *Е.А. Лаптев (родился в 1936 г.) – писатель-публицист. </w:t>
      </w:r>
    </w:p>
    <w:p w:rsidR="00AD2E9F" w:rsidRPr="00EF53B3" w:rsidRDefault="00AD2E9F" w:rsidP="00E50663">
      <w:pPr>
        <w:pStyle w:val="NoSpacing"/>
        <w:rPr>
          <w:rFonts w:ascii="Times New Roman" w:hAnsi="Times New Roman" w:cs="Times New Roman"/>
          <w:sz w:val="24"/>
          <w:szCs w:val="24"/>
        </w:rPr>
      </w:pPr>
      <w:r w:rsidRPr="00361B54">
        <w:rPr>
          <w:rFonts w:ascii="Times New Roman" w:hAnsi="Times New Roman" w:cs="Times New Roman"/>
          <w:b/>
          <w:bCs/>
          <w:sz w:val="24"/>
          <w:szCs w:val="24"/>
        </w:rPr>
        <w:t>15.3</w:t>
      </w:r>
      <w:r w:rsidRPr="00EF53B3">
        <w:rPr>
          <w:rFonts w:ascii="Times New Roman" w:hAnsi="Times New Roman" w:cs="Times New Roman"/>
          <w:sz w:val="24"/>
          <w:szCs w:val="24"/>
        </w:rPr>
        <w:t xml:space="preserve">  Как Вы понимаете </w:t>
      </w:r>
      <w:r w:rsidRPr="00EF53B3">
        <w:rPr>
          <w:rFonts w:ascii="Times New Roman" w:hAnsi="Times New Roman" w:cs="Times New Roman"/>
          <w:b/>
          <w:bCs/>
          <w:sz w:val="24"/>
          <w:szCs w:val="24"/>
        </w:rPr>
        <w:t>значение слова УЧИТЕЛЬ?</w:t>
      </w:r>
      <w:r w:rsidRPr="00EF53B3">
        <w:rPr>
          <w:rFonts w:ascii="Times New Roman" w:hAnsi="Times New Roman" w:cs="Times New Roman"/>
          <w:sz w:val="24"/>
          <w:szCs w:val="24"/>
        </w:rPr>
        <w:t xml:space="preserve"> Сформулируйте и прокомментируйте данное Вами определение. Напишите сочинение-рассуждение на тему: </w:t>
      </w:r>
      <w:r w:rsidRPr="00EF53B3">
        <w:rPr>
          <w:rFonts w:ascii="Times New Roman" w:hAnsi="Times New Roman" w:cs="Times New Roman"/>
          <w:b/>
          <w:bCs/>
          <w:sz w:val="24"/>
          <w:szCs w:val="24"/>
        </w:rPr>
        <w:t>«Каким должен быть учитель»</w:t>
      </w:r>
      <w:r w:rsidRPr="00EF53B3">
        <w:rPr>
          <w:rFonts w:ascii="Times New Roman" w:hAnsi="Times New Roman" w:cs="Times New Roman"/>
          <w:sz w:val="24"/>
          <w:szCs w:val="24"/>
        </w:rPr>
        <w:t xml:space="preserve">, взяв в качестве тезиса данное Вами определение.  Аргументируя свой тезис, приведите 2 (два) примера-аргумента, подтверждающих Ваши рассуждения: один пример-аргумент приведите из прочитанного текста, а второй – из Вашего жизненного опыта. </w:t>
      </w:r>
    </w:p>
    <w:p w:rsidR="00AD2E9F" w:rsidRPr="00361B54" w:rsidRDefault="00AD2E9F" w:rsidP="00E50663">
      <w:pPr>
        <w:rPr>
          <w:rFonts w:ascii="Times New Roman" w:hAnsi="Times New Roman" w:cs="Times New Roman"/>
          <w:b/>
          <w:bCs/>
          <w:color w:val="984806"/>
          <w:sz w:val="28"/>
          <w:szCs w:val="28"/>
        </w:rPr>
      </w:pPr>
      <w:r w:rsidRPr="00361B54">
        <w:rPr>
          <w:rFonts w:ascii="Times New Roman" w:hAnsi="Times New Roman" w:cs="Times New Roman"/>
          <w:b/>
          <w:bCs/>
          <w:color w:val="984806"/>
          <w:sz w:val="28"/>
          <w:szCs w:val="28"/>
        </w:rPr>
        <w:t xml:space="preserve">15.3. Сочинение-рассуждение. </w:t>
      </w:r>
    </w:p>
    <w:p w:rsidR="00AD2E9F" w:rsidRPr="00361B54" w:rsidRDefault="00AD2E9F" w:rsidP="00E50663">
      <w:pPr>
        <w:rPr>
          <w:rFonts w:ascii="Times New Roman" w:hAnsi="Times New Roman" w:cs="Times New Roman"/>
          <w:b/>
          <w:bCs/>
          <w:color w:val="984806"/>
          <w:sz w:val="28"/>
          <w:szCs w:val="28"/>
        </w:rPr>
      </w:pPr>
      <w:r w:rsidRPr="00361B54">
        <w:rPr>
          <w:rFonts w:ascii="Times New Roman" w:hAnsi="Times New Roman" w:cs="Times New Roman"/>
          <w:b/>
          <w:bCs/>
          <w:color w:val="984806"/>
          <w:sz w:val="28"/>
          <w:szCs w:val="28"/>
        </w:rPr>
        <w:t xml:space="preserve">                                  Каким должен быть учитель?  </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Профессия учитель очень важна в нашей жизни, как и многие другие профессии. Каким должен быть учитель? Настоящий учитель должен не только давать детям знания, но и быть товарищем, мудрым наставником. Приведу примеры, подтверждающие это. </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В тексте Е.А. Лаптева автор, возмущённый негативным высказыванием об учителях, вспоминает своего преподавателя физики - Ивана Васильевича Матвеева.  Послевоенные годы оставили свой отпечаток на характерах детей. Они  часто показывали своё пренебрежение к педагогам. Но с приходом Ивана Матвеевича автор-рассказчик во всём хотел походить на него: «подавал руку своей маме», «отказался от нецензурных слов в своей речи. Этот человек навсегда остался в памяти автора, ведь он заложил в мальчика хорошие качества, которые вели его на протяжении всей жизни. </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Сейчас я слышу много критических отзывов о современном образовании. Я не согласна с этим мнением. Например, в нашей школе хорошая программа образования, а также много учителей, чьи уроки особенно интересны. Они стараются давать знания и учить детей нравственным ценностям: доброте, взаимовыручке и дружбе. Они помогут и выслушают в трудных ситуациях. Это мудрые люди, которых я запомню навсегда, ведь они заложили в моё сознание многие правильные и необходимые для жизни вещи. </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Таким образом, я доказала, что учитель – это сложная профессия, требующая терпения, умения общаться с детьми, помогать им в сложных жизненных ситуациях. А самое главное – быть товарищем для своих учеников и подавать правильный пример каждому из них.  (221 слово).                                                    </w:t>
      </w:r>
      <w:r>
        <w:rPr>
          <w:rFonts w:ascii="Times New Roman" w:hAnsi="Times New Roman" w:cs="Times New Roman"/>
          <w:sz w:val="28"/>
          <w:szCs w:val="28"/>
        </w:rPr>
        <w:t xml:space="preserve">           </w:t>
      </w:r>
    </w:p>
    <w:p w:rsidR="00AD2E9F" w:rsidRPr="00361B54" w:rsidRDefault="00AD2E9F" w:rsidP="00E50663">
      <w:pPr>
        <w:rPr>
          <w:rFonts w:ascii="Times New Roman" w:hAnsi="Times New Roman" w:cs="Times New Roman"/>
          <w:sz w:val="28"/>
          <w:szCs w:val="28"/>
        </w:rPr>
      </w:pPr>
      <w:r>
        <w:rPr>
          <w:rFonts w:ascii="Times New Roman" w:hAnsi="Times New Roman" w:cs="Times New Roman"/>
          <w:sz w:val="24"/>
          <w:szCs w:val="24"/>
        </w:rPr>
        <w:t xml:space="preserve">                                                                                          </w:t>
      </w:r>
      <w:r w:rsidRPr="00361B54">
        <w:rPr>
          <w:rFonts w:ascii="Times New Roman" w:hAnsi="Times New Roman" w:cs="Times New Roman"/>
          <w:sz w:val="28"/>
          <w:szCs w:val="28"/>
        </w:rPr>
        <w:t xml:space="preserve">Кожанова Полина. </w:t>
      </w:r>
    </w:p>
    <w:p w:rsidR="00AD2E9F" w:rsidRPr="00EF53B3" w:rsidRDefault="00AD2E9F" w:rsidP="00E50663">
      <w:pPr>
        <w:pStyle w:val="NoSpacing"/>
        <w:jc w:val="both"/>
        <w:rPr>
          <w:rFonts w:ascii="Times New Roman" w:hAnsi="Times New Roman" w:cs="Times New Roman"/>
          <w:sz w:val="24"/>
          <w:szCs w:val="24"/>
        </w:rPr>
      </w:pPr>
    </w:p>
    <w:p w:rsidR="00AD2E9F" w:rsidRDefault="00AD2E9F" w:rsidP="00E50663">
      <w:pPr>
        <w:pStyle w:val="NoSpacing"/>
        <w:rPr>
          <w:rFonts w:ascii="Times New Roman" w:hAnsi="Times New Roman" w:cs="Times New Roman"/>
          <w:b/>
          <w:bCs/>
          <w:sz w:val="24"/>
          <w:szCs w:val="24"/>
        </w:rPr>
      </w:pPr>
    </w:p>
    <w:p w:rsidR="00AD2E9F" w:rsidRDefault="00AD2E9F" w:rsidP="00E50663">
      <w:pPr>
        <w:pStyle w:val="NoSpacing"/>
        <w:rPr>
          <w:rFonts w:ascii="Times New Roman" w:hAnsi="Times New Roman" w:cs="Times New Roman"/>
          <w:b/>
          <w:bCs/>
          <w:sz w:val="24"/>
          <w:szCs w:val="24"/>
        </w:rPr>
      </w:pPr>
    </w:p>
    <w:p w:rsidR="00AD2E9F" w:rsidRDefault="00AD2E9F" w:rsidP="00E50663">
      <w:pPr>
        <w:pStyle w:val="NoSpacing"/>
        <w:rPr>
          <w:rFonts w:ascii="Times New Roman" w:hAnsi="Times New Roman" w:cs="Times New Roman"/>
          <w:b/>
          <w:bCs/>
          <w:sz w:val="24"/>
          <w:szCs w:val="24"/>
        </w:rPr>
      </w:pPr>
    </w:p>
    <w:p w:rsidR="00AD2E9F" w:rsidRDefault="00AD2E9F" w:rsidP="00E50663">
      <w:pPr>
        <w:pStyle w:val="NoSpacing"/>
        <w:rPr>
          <w:rFonts w:ascii="Times New Roman" w:hAnsi="Times New Roman" w:cs="Times New Roman"/>
          <w:b/>
          <w:bCs/>
          <w:sz w:val="24"/>
          <w:szCs w:val="24"/>
        </w:rPr>
      </w:pPr>
    </w:p>
    <w:p w:rsidR="00AD2E9F" w:rsidRPr="00EF53B3" w:rsidRDefault="00AD2E9F" w:rsidP="00E50663">
      <w:pPr>
        <w:pStyle w:val="NoSpacing"/>
        <w:rPr>
          <w:rFonts w:ascii="Times New Roman" w:hAnsi="Times New Roman" w:cs="Times New Roman"/>
          <w:b/>
          <w:bCs/>
          <w:sz w:val="24"/>
          <w:szCs w:val="24"/>
        </w:rPr>
      </w:pPr>
      <w:r w:rsidRPr="00EF53B3">
        <w:rPr>
          <w:rFonts w:ascii="Times New Roman" w:hAnsi="Times New Roman" w:cs="Times New Roman"/>
          <w:b/>
          <w:bCs/>
          <w:sz w:val="24"/>
          <w:szCs w:val="24"/>
        </w:rPr>
        <w:t>Вариант 3.</w:t>
      </w:r>
    </w:p>
    <w:p w:rsidR="00AD2E9F" w:rsidRPr="00EF53B3" w:rsidRDefault="00AD2E9F" w:rsidP="00E50663">
      <w:pPr>
        <w:pStyle w:val="NoSpacing"/>
        <w:rPr>
          <w:rFonts w:ascii="Times New Roman" w:hAnsi="Times New Roman" w:cs="Times New Roman"/>
          <w:sz w:val="24"/>
          <w:szCs w:val="24"/>
        </w:rPr>
      </w:pP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(1)Я Валя Зайцева с Васильевского острова. (2)Мы, василеостровские девчонки, умеем постоять за себя, когда надо... (3)У меня есть подружка, её зовут Таня Савичева…  (4)Тане Савичевой было столько же лет, сколько мне теперь. (5)Она могла бы давно уже вырасти, стать учительницей, но навсегда осталась девчонкой... (6)В Румянцевский сад она ходила с другой подружкой, которую звали так же, как зовут меня. (7)Но я все про Таню знаю. (8)Мне рассказывали. (9)Таня была певуньей. (10)И всегда играла в учительницу…  (11)Она осталась там, моя подружка… Таня Савичева. (12)Её везли из осажденного Ленинграда на Большую землю, и дорога, названная Дорогой жизни, не смогла подарить Тане жизнь… (13)Девочка умерла от голода...    (14)Я решила отыскать Дорогу жизни. (15)Поехала на Ржевку, где начинается эта дорога, прошла два с половиной километра и увидела: там строили памятник детям, погибшим в блокаду, уже заложили основание – бетонную плиту. (16)Я тоже захотела строить. (17)– Я тоже хочу строить для своей подруги Тани Савичевой, и у нас все общее: и улица, и школа… (18)У нас даже почерк одинаковый! (19)После этих слов строители неожиданно повеселели: (20)– Ты будешь строить! (21)Ты будешь для памятника писать Таниным почерком… на бетоне.  (22)Я никогда не писала на бетоне. (23)Я писала на стенках, на асфальте, но меня привезли на бетонный завод и дали Танин дневник, записную алфавитную книжку… (24)Я взяла в руки Танин дневник, открыла страничку и прочитала: (25)«Женя умерла 28 дек. 12.30 час. утра 1941 г.». (26)Мне стало холодно, так захотелось отдать им книжку и уйти. (27)Но я василеостровская, и, если у подруги умерла старшая сестра, я должна остаться с ней, а не удирать. (28)… От бетона веяло холодом, писать было трудно, и я выводила буквы медленно. (29)«Бабушка умерла 25 янв. в 3 ч. дня 1942 г.»... (30)Пока я писала про Женю, умерла бабушка... от голода; её жизнь прервалась длинной лютой зимой 1942 года. (31)Если просто хочешь есть, это не голод – поешь часом позже. (32)Я пробовала голодать с утра до вечера. (33)Вытерпела. (34)Голод – это когда изо дня в день голодают голова, и руки, и сердце – все, что у тебя есть, голодает. (35)Сперва голодает, потом умирает. (36)«Лека умер 17 марта в 5 часов утра 1942 г.»… (37)У Леки был свой угол, отгороженный шкафами, и он, тихий и близорукий, там чертил, всегда ходил в очках и все скрипел у себя своим рейсфедером. (38)Мне рассказывали… (39)Я очень устала писать слово «умер». (40)Я знала, что с каждой страничкой дневника Тане Савичевой становилось все хуже. (41)Она давно перестала петь, уже не играла в учительницу. (42)Но не сдавалась – жила. (43)Мне рассказывали...  (44)Пришла весна, наступили тёплые деньки, зазеленели деревья, расцвели первые цветы. (45)Таня высохла, вымерзла, стала тоненькой и легкой-прелёгкой, почти превратилась в тень, у нее дрожали руки, и от солнца болели глаза. (46)Фашисты убили половину Тани Савичевой, а может быть, больше половины. (47)Но с ней была мама, и Таня держалась. (48)Я долго не решалась открыть страничку на букву «М». (49)На этой страничке Таниной рукой было написано: (50)«Мама 13 мая в 7.30 час. утра 1942 года». (51)Таня не написала слово «умерла»: у нее не хватило сил на это слово… (52)Я писала изо всех сил, трудно писала. (53)Бетон стал густым, почти застыл, он уже не наползал на буквы… (54)Открыла страничку на букву «С», там было два слова: (55)«Савичевы умерли». (56)Открыла страничку на букву «У», прочитала: (57)«Умерли все». (58)Последняя страничка дневника Тани Савичевой была на букву «О»: (59)«Осталась одна Таня». (60)И я представила себе, что это я, Валя Зайцева, осталась одна в пустой квартире на Второй линии. (61)Я захотела зачеркнуть эту последнюю страницу, но бетон затвердел, и палочка сломалась… (62)Кто-то положил мне руку на плечо и сказал: (63)– Пойдём, Валя Зайцева, ты сделала всё, что нужно… (64)Моя подружка Таня Савичева не стреляла в фашистов и не была разведчиком у партизан. (65)Она просто жила в родном городе в очень трудное время. (66)Но, может быть, фашисты потому и не вошли в Ленинград, что в нём жила славная девочка Таня Савичева и жили еще много других девчонок и мальчишек, так и оставшихся навсегда в своем времени. (67)И с ними дружат сегодняшние ребята, как я дружу с Таней. (68)А дружат ведь только с живыми! (По Ю. Нагибину*)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*Юрий Маркович Нагибин (1920 — 1994) — русский писатель-прозаик, журналист и сценарист. </w:t>
      </w:r>
    </w:p>
    <w:p w:rsidR="00AD2E9F" w:rsidRPr="00EF53B3" w:rsidRDefault="00AD2E9F" w:rsidP="00E50663">
      <w:pPr>
        <w:pStyle w:val="NoSpacing"/>
        <w:rPr>
          <w:rFonts w:ascii="Times New Roman" w:hAnsi="Times New Roman" w:cs="Times New Roman"/>
          <w:sz w:val="24"/>
          <w:szCs w:val="24"/>
        </w:rPr>
      </w:pPr>
    </w:p>
    <w:p w:rsidR="00AD2E9F" w:rsidRPr="00EF53B3" w:rsidRDefault="00AD2E9F" w:rsidP="00E50663">
      <w:pPr>
        <w:pStyle w:val="NoSpacing"/>
        <w:rPr>
          <w:rFonts w:ascii="Times New Roman" w:hAnsi="Times New Roman" w:cs="Times New Roman"/>
          <w:b/>
          <w:bCs/>
          <w:sz w:val="24"/>
          <w:szCs w:val="24"/>
        </w:rPr>
      </w:pPr>
      <w:r w:rsidRPr="00EF53B3">
        <w:rPr>
          <w:rFonts w:ascii="Times New Roman" w:hAnsi="Times New Roman" w:cs="Times New Roman"/>
          <w:b/>
          <w:bCs/>
          <w:sz w:val="24"/>
          <w:szCs w:val="24"/>
        </w:rPr>
        <w:t xml:space="preserve">15.2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Напишите сочинение-рассуждение. Объясните, как Вы понимаете </w:t>
      </w:r>
      <w:r w:rsidRPr="00EF53B3">
        <w:rPr>
          <w:rFonts w:ascii="Times New Roman" w:hAnsi="Times New Roman" w:cs="Times New Roman"/>
          <w:b/>
          <w:bCs/>
          <w:sz w:val="24"/>
          <w:szCs w:val="24"/>
        </w:rPr>
        <w:t xml:space="preserve">смысл финала текста: «А дружат ведь только с живыми!» </w:t>
      </w:r>
      <w:r w:rsidRPr="00EF53B3">
        <w:rPr>
          <w:rFonts w:ascii="Times New Roman" w:hAnsi="Times New Roman" w:cs="Times New Roman"/>
          <w:sz w:val="24"/>
          <w:szCs w:val="24"/>
        </w:rPr>
        <w:t xml:space="preserve">Приведите в сочинении два аргумента из прочитанного текста, подтверждающих Ваши рассуждения. Приводя примеры, указывайте номера нужных предложений или применяйте цитирование. </w:t>
      </w:r>
    </w:p>
    <w:p w:rsidR="00AD2E9F" w:rsidRPr="00EF53B3" w:rsidRDefault="00AD2E9F" w:rsidP="00E50663">
      <w:pPr>
        <w:pStyle w:val="NoSpacing"/>
        <w:rPr>
          <w:rFonts w:ascii="Times New Roman" w:hAnsi="Times New Roman" w:cs="Times New Roman"/>
          <w:b/>
          <w:bCs/>
          <w:sz w:val="24"/>
          <w:szCs w:val="24"/>
        </w:rPr>
      </w:pPr>
      <w:r w:rsidRPr="00EF53B3">
        <w:rPr>
          <w:rFonts w:ascii="Times New Roman" w:hAnsi="Times New Roman" w:cs="Times New Roman"/>
          <w:b/>
          <w:bCs/>
          <w:sz w:val="24"/>
          <w:szCs w:val="24"/>
        </w:rPr>
        <w:t xml:space="preserve">15.3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Как Вы понимаете значение слов ПАМЯТЬ СЕРДЦА? Сформулируйте и прокомментируйте данное Вами определение. Напишите сочинение-рассуждение на тему: </w:t>
      </w:r>
      <w:r w:rsidRPr="00EF53B3">
        <w:rPr>
          <w:rFonts w:ascii="Times New Roman" w:hAnsi="Times New Roman" w:cs="Times New Roman"/>
          <w:b/>
          <w:bCs/>
          <w:sz w:val="24"/>
          <w:szCs w:val="24"/>
        </w:rPr>
        <w:t>«Что такое память сердца»,</w:t>
      </w:r>
      <w:r w:rsidRPr="00EF53B3">
        <w:rPr>
          <w:rFonts w:ascii="Times New Roman" w:hAnsi="Times New Roman" w:cs="Times New Roman"/>
          <w:sz w:val="24"/>
          <w:szCs w:val="24"/>
        </w:rPr>
        <w:t xml:space="preserve"> взяв в качестве тезиса данное Вами определение.  Аргументируя свой тезис, приведите 2 (два) примера-аргумента, подтверждающих Ваши рассуждения: один пример-аргумент приведите из прочитанного текста, а второй – из Вашего жизненного опыта.  </w:t>
      </w:r>
    </w:p>
    <w:p w:rsidR="00AD2E9F" w:rsidRPr="00EF53B3" w:rsidRDefault="00AD2E9F" w:rsidP="00E50663">
      <w:pPr>
        <w:rPr>
          <w:rFonts w:ascii="Times New Roman" w:hAnsi="Times New Roman" w:cs="Times New Roman"/>
          <w:sz w:val="24"/>
          <w:szCs w:val="24"/>
        </w:rPr>
      </w:pPr>
    </w:p>
    <w:p w:rsidR="00AD2E9F" w:rsidRPr="00361B54" w:rsidRDefault="00AD2E9F" w:rsidP="00E50663">
      <w:pPr>
        <w:rPr>
          <w:rFonts w:ascii="Times New Roman" w:hAnsi="Times New Roman" w:cs="Times New Roman"/>
          <w:b/>
          <w:bCs/>
          <w:color w:val="984806"/>
          <w:sz w:val="28"/>
          <w:szCs w:val="28"/>
        </w:rPr>
      </w:pPr>
      <w:r w:rsidRPr="00361B54">
        <w:rPr>
          <w:rFonts w:ascii="Times New Roman" w:hAnsi="Times New Roman" w:cs="Times New Roman"/>
          <w:b/>
          <w:bCs/>
          <w:color w:val="984806"/>
          <w:sz w:val="28"/>
          <w:szCs w:val="28"/>
        </w:rPr>
        <w:t xml:space="preserve">15.2. Сочинение-рассуждение. </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«А дружат ведь только с живыми!» - такими словами заканчивает текст Ю. Нагибин. Смысл финальных строк я понимаю так. Настоящая дружба – это взаимоотношения между людьми, основанные на любви и доверии. Но у Вали Зайцевой погибла лучшая подруга, Таня Савичева, и теперь её дружба выражается памятью сердца. Приведу примеры, подтверждающие это. </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Во-первых, девчонок объединял возраст, одинаковый почерк и Васильевский остров. Валя знала всё про Таню, так как любила её и дорожила ею. </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Во-вторых, Таня Савичева умерла от голоду, когда её уже везли по Дороге жизни, и для Вали это была страшная потеря. В то время как она переносила записи из дневника Тани на бетонные плиты памятника, девочка чувствовала боль и голод сердца. «Я должна остаться с ней, а не удирать», - говорила Валя, заставляя себя дописать тяжёлые строки  из дневника, которые вносила Таня в тетрадь дрожащей рукой. </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Таким образом, любовь Вали Зайцевой к  погибшей Тане – это лекарство и поддержка, а память сердца лучшие моменты детства, которые проведены с подругой. </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Юрша Александр. </w:t>
      </w:r>
    </w:p>
    <w:p w:rsidR="00AD2E9F" w:rsidRPr="00361B54" w:rsidRDefault="00AD2E9F" w:rsidP="00E50663">
      <w:pPr>
        <w:rPr>
          <w:rFonts w:ascii="Times New Roman" w:hAnsi="Times New Roman" w:cs="Times New Roman"/>
          <w:b/>
          <w:bCs/>
          <w:color w:val="984806"/>
          <w:sz w:val="28"/>
          <w:szCs w:val="28"/>
        </w:rPr>
      </w:pPr>
    </w:p>
    <w:p w:rsidR="00AD2E9F" w:rsidRPr="00361B54" w:rsidRDefault="00AD2E9F" w:rsidP="00E50663">
      <w:pPr>
        <w:rPr>
          <w:rFonts w:ascii="Times New Roman" w:hAnsi="Times New Roman" w:cs="Times New Roman"/>
          <w:b/>
          <w:bCs/>
          <w:color w:val="984806"/>
          <w:sz w:val="28"/>
          <w:szCs w:val="28"/>
        </w:rPr>
      </w:pPr>
      <w:r w:rsidRPr="00361B54">
        <w:rPr>
          <w:rFonts w:ascii="Times New Roman" w:hAnsi="Times New Roman" w:cs="Times New Roman"/>
          <w:b/>
          <w:bCs/>
          <w:color w:val="984806"/>
          <w:sz w:val="28"/>
          <w:szCs w:val="28"/>
        </w:rPr>
        <w:t xml:space="preserve">15.3.  Сочинение-рассуждение. </w:t>
      </w:r>
    </w:p>
    <w:p w:rsidR="00AD2E9F" w:rsidRPr="00361B54" w:rsidRDefault="00AD2E9F" w:rsidP="00E50663">
      <w:pPr>
        <w:rPr>
          <w:rFonts w:ascii="Times New Roman" w:hAnsi="Times New Roman" w:cs="Times New Roman"/>
          <w:b/>
          <w:bCs/>
          <w:color w:val="984806"/>
          <w:sz w:val="28"/>
          <w:szCs w:val="28"/>
        </w:rPr>
      </w:pPr>
      <w:r w:rsidRPr="00361B54">
        <w:rPr>
          <w:rFonts w:ascii="Times New Roman" w:hAnsi="Times New Roman" w:cs="Times New Roman"/>
          <w:b/>
          <w:bCs/>
          <w:color w:val="984806"/>
          <w:sz w:val="28"/>
          <w:szCs w:val="28"/>
        </w:rPr>
        <w:t xml:space="preserve">                                          Что такое память сердца?</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Вообще, память – это способность помнить и хранить в душе моменты, произошедшие в жизни. А память сердца – это глубокие впечатления от увиденного и пережитого лично тобою. Те воспоминания, которые мы храним в сердце, навсегда остаются живыми.  Воспоминания, я думаю, могут быть как приятными, так и тягостными, о которых больно вспоминать. Приведу примеры, подтверждающие это. </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Великая Отечественная война – время, которое хранят в памяти многие люди.  Валя Зайцева, героиня текста Ю. Нагибина, называет погибшую Таню Савичеву своей подругой. Валя восхищалась Таней и считала, что все василеостровские девчонки такие же сильные. Для того чтобы навсегда увековечить память  об этой девочке с серьёзными глазами, которая в блокадном Ленинграде «не сдавалась – жила», Валя решила участвовать в строительстве памятника ей и её семье.      Танин дневник… Валя, читая каждую страницу дневника и выводя каждую буковку на бетоне, как будто сама прочувствовала тяжёлую, трагическую жизнь Тани. Она с трудом сдерживает слёзы и старается быть такой же мужественной, как Таня. В сердце Вали Зайцевой навсегда остались строчки из этого дневника. Блокада отняла у Тани и у других детей жизнь, но в нашей памяти они всегда живы. </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Годы войны – это самое ужасное время в жизни каждого человека. Это время хотят забыть, но не могут это сделать, ведь память хранится в сердце.  Страшно представить, сколько пришлось пережить каждому воевавшему. Один из миллионов солдат -  Иван Петрович Истомин, фронтовик. Он сражался под Ржевом во имя людей, не думая о себе, о наградах и славе, воевал ради своего народа и Родины. И.П. Истомину присвоено звание Героя Российской  Федерации. Вернувшись с войны,  он доказал, что те, кто прошёл ад  сражений,  верны человеческому долгу и в мирное время. Память о таких героях должна оставаться в наших сердцах. </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Таким образом, мы доказали, что каждое поколение должно знать и помнить все страшные моменты, которые пережили люди в годы войны.  Пока мы помним, герои живы. </w:t>
      </w:r>
    </w:p>
    <w:p w:rsidR="00AD2E9F" w:rsidRPr="00361B54" w:rsidRDefault="00AD2E9F" w:rsidP="00E50663">
      <w:pPr>
        <w:rPr>
          <w:rFonts w:ascii="Times New Roman" w:hAnsi="Times New Roman" w:cs="Times New Roman"/>
          <w:sz w:val="28"/>
          <w:szCs w:val="28"/>
        </w:rPr>
      </w:pPr>
      <w:r w:rsidRPr="00361B54">
        <w:rPr>
          <w:rFonts w:ascii="Times New Roman" w:hAnsi="Times New Roman" w:cs="Times New Roman"/>
          <w:sz w:val="28"/>
          <w:szCs w:val="28"/>
        </w:rPr>
        <w:t xml:space="preserve">                                                                                         Кожанова Полина. </w:t>
      </w:r>
    </w:p>
    <w:p w:rsidR="00AD2E9F" w:rsidRPr="00361B54" w:rsidRDefault="00AD2E9F" w:rsidP="00E50663">
      <w:pPr>
        <w:rPr>
          <w:rFonts w:ascii="Times New Roman" w:hAnsi="Times New Roman" w:cs="Times New Roman"/>
          <w:sz w:val="28"/>
          <w:szCs w:val="28"/>
        </w:rPr>
      </w:pPr>
    </w:p>
    <w:p w:rsidR="00AD2E9F" w:rsidRPr="00361B54" w:rsidRDefault="00AD2E9F" w:rsidP="00E50663">
      <w:pPr>
        <w:rPr>
          <w:rFonts w:ascii="Times New Roman" w:hAnsi="Times New Roman" w:cs="Times New Roman"/>
          <w:b/>
          <w:bCs/>
          <w:sz w:val="28"/>
          <w:szCs w:val="28"/>
        </w:rPr>
      </w:pPr>
      <w:r w:rsidRPr="00361B54">
        <w:rPr>
          <w:rFonts w:ascii="Times New Roman" w:hAnsi="Times New Roman" w:cs="Times New Roman"/>
          <w:b/>
          <w:bCs/>
          <w:sz w:val="28"/>
          <w:szCs w:val="28"/>
        </w:rPr>
        <w:t xml:space="preserve">Вариант 4. </w:t>
      </w:r>
    </w:p>
    <w:p w:rsidR="00AD2E9F" w:rsidRPr="00EF53B3" w:rsidRDefault="00AD2E9F" w:rsidP="00E50663">
      <w:pPr>
        <w:pStyle w:val="NoSpacing"/>
        <w:rPr>
          <w:rFonts w:ascii="Times New Roman" w:hAnsi="Times New Roman" w:cs="Times New Roman"/>
          <w:sz w:val="24"/>
          <w:szCs w:val="24"/>
        </w:rPr>
      </w:pP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(1)Наш отряд был разбит на несколько звеньев для переброски в тыл врага. (2)Начальником первого звена назначили, долго не раздумывая, Сашу Творогова, уже воевавшего в тылу врага, молодого, но опытного партизана. (3)В списках бойцов нашего отряда Саша Творогов стоял первым и первым же полетел в тыл врага. (4)Он должен был приземлиться в Мозырских лесах и отыскать место для приёма других звеньев. (5)Его перед вылетом предупредили, что, если с ним что-нибудь случится, встреча с отрядом все равно должна состояться в назначенном пункте.  (6)Через два дня после вылета Творогов сообщил по рации, что произошла ошибка: вместо Мозырских лесов летчики выбросили его звено южнее Житомира. (7)Это за триста километров от туманных Мозырских лесов. (8)Местность оказалась безлесной, скрываться от немцев было негде. (9)Во время передачи сообщения связь неожиданно прервалась. (10)Ждали день, два, три – связи всё нет и нет. (11)Все понимали, что это может означать: ни укрытий, ни запаса продуктов, ни транспорта группа под Житомиром найти не могла.  (12)Мы рассчитывали так: если случилось чудо и Саша Творогов жив, он направится к нам в условленное место. (13)Мы высадились под Мозырем и ждали ребят долго, провели бессонную ночь, но не пришел никто.  (14)Вскоре от крестьян наши разведчики стали слышать рассказы о каких-то отважных четырнадцати партизанах, героически сражавшихся против фашистов. (15)Эти вести сначала доходили до нас как легенда о мужественных красных десантниках, что наголову разбили большой фашистский отряд. (16)Потом сведения начали все больше проясняться, нашлись очевидцы, жители деревень из-под Житомира, и свидетели помогли нам вот что установить. (17)Творогов со своим звеном, десантированным южнее Житомира, пошел, по всей видимости, на прорыв к Мозырю, чтобы выполнить поставленную боевую задачу. (18)Уже в первую ночь немцы окружили хату в деревне, где партизаны расположились на отдых.  (19)«Рус, сдавайся!» – кричали оголтелые враги.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105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(20)Надеяться нашим товарищам было не на что. (21)Но никто не сдался. (22)Бой длился почти сутки. (23)Свыше пятидесяти гитлеровцев были убиты. (24)Из четырнадцати партизан в живых остались только пятеро. (25)Когда стемнело, немцы подожгли дом, но партизанам, выжившим в бою, удалось сделать невозможное. (26)Отстреливаясь, они скрылись.  (27)За ночь, раненые и измученные, они прошли километров десять. (28)На рассвете увидели погоню, добежали до деревни и заняли крайнюю хату. (29)И опять немцы их окружили, и опять предложили сдаться. (30)И опять безрезультатно. (31)И опять несколько часов длился жестокий бой. (32)Наконец стрельба из хаты, стоявшей на краю села, прекратилась. (33)Когда немцы ворвались в дом, который им долго не удавалось взять, их добычей были тела трех убитых партизан. (34)Двое каким-то чудом бежали. (35)По рассказам крестьян, по описанию одежды можно было догадаться, что в числе убитых был и Творогов. (36)Ничего больше об этой группе, к сожалению, мы узнать не смогли.   (37)Как же тяжело и несправедливо было из-за фатальной ошибки летчиков оказаться в безвыходной ситуации! (38)Как же тяжело было осознавать, что погибнешь без славы и даже без весточки родным, не надеясь на то, что о твоем последнем бое узнают товарищи! (39)И все-таки никто из них не сдался! (40)Наши бойцы одержали нравственную победу…  (По Д.Н. Медведеву*)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*Дмитрий Николаевич Медведев (1898–1954) – полковник, Герой Советского Союза, командир крупных партизанских отрядов во время Великой Отечественной войны, писатель.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b/>
          <w:bCs/>
          <w:sz w:val="24"/>
          <w:szCs w:val="24"/>
        </w:rPr>
        <w:t xml:space="preserve">15.2  </w:t>
      </w:r>
      <w:r w:rsidRPr="00EF53B3">
        <w:rPr>
          <w:rFonts w:ascii="Times New Roman" w:hAnsi="Times New Roman" w:cs="Times New Roman"/>
          <w:sz w:val="24"/>
          <w:szCs w:val="24"/>
        </w:rPr>
        <w:t xml:space="preserve">Напишите сочинение-рассуждение. Объясните, как Вы понимаете смысл финала текста: </w:t>
      </w:r>
      <w:r w:rsidRPr="00EF53B3">
        <w:rPr>
          <w:rFonts w:ascii="Times New Roman" w:hAnsi="Times New Roman" w:cs="Times New Roman"/>
          <w:b/>
          <w:bCs/>
          <w:sz w:val="24"/>
          <w:szCs w:val="24"/>
        </w:rPr>
        <w:t>«Наши бойцы одержали нравственную победу».</w:t>
      </w:r>
      <w:r w:rsidRPr="00EF53B3">
        <w:rPr>
          <w:rFonts w:ascii="Times New Roman" w:hAnsi="Times New Roman" w:cs="Times New Roman"/>
          <w:sz w:val="24"/>
          <w:szCs w:val="24"/>
        </w:rPr>
        <w:t xml:space="preserve"> Приведите в сочинении два аргумента из прочитанного текста, подтверждающих Ваши рассуждения. Приводя примеры, указывайте номера нужных предложений или применяйте цитирование.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b/>
          <w:bCs/>
          <w:sz w:val="24"/>
          <w:szCs w:val="24"/>
        </w:rPr>
        <w:t xml:space="preserve">15.3  </w:t>
      </w:r>
      <w:r w:rsidRPr="00EF53B3">
        <w:rPr>
          <w:rFonts w:ascii="Times New Roman" w:hAnsi="Times New Roman" w:cs="Times New Roman"/>
          <w:sz w:val="24"/>
          <w:szCs w:val="24"/>
        </w:rPr>
        <w:t xml:space="preserve">Как Вы понимаете </w:t>
      </w:r>
      <w:r w:rsidRPr="00EF53B3">
        <w:rPr>
          <w:rFonts w:ascii="Times New Roman" w:hAnsi="Times New Roman" w:cs="Times New Roman"/>
          <w:b/>
          <w:bCs/>
          <w:sz w:val="24"/>
          <w:szCs w:val="24"/>
        </w:rPr>
        <w:t>значение слов ИСТИННЫЙ ГЕРОИЗМ?</w:t>
      </w:r>
      <w:r w:rsidRPr="00EF53B3">
        <w:rPr>
          <w:rFonts w:ascii="Times New Roman" w:hAnsi="Times New Roman" w:cs="Times New Roman"/>
          <w:sz w:val="24"/>
          <w:szCs w:val="24"/>
        </w:rPr>
        <w:t xml:space="preserve"> Сформулируйте и прокомментируйте данное Вами определение. Напишите сочинение-рассуждение на тему: </w:t>
      </w:r>
      <w:r w:rsidRPr="00EF53B3">
        <w:rPr>
          <w:rFonts w:ascii="Times New Roman" w:hAnsi="Times New Roman" w:cs="Times New Roman"/>
          <w:b/>
          <w:bCs/>
          <w:sz w:val="24"/>
          <w:szCs w:val="24"/>
        </w:rPr>
        <w:t>«Что такое истинный героизм»,</w:t>
      </w:r>
      <w:r w:rsidRPr="00EF53B3">
        <w:rPr>
          <w:rFonts w:ascii="Times New Roman" w:hAnsi="Times New Roman" w:cs="Times New Roman"/>
          <w:sz w:val="24"/>
          <w:szCs w:val="24"/>
        </w:rPr>
        <w:t xml:space="preserve"> взяв в качестве тезиса данное Вами определение. Аргументируя свой тезис, приведите 2 (два) примера-аргумента, подтверждающих Ваши рассуждения: один пример-аргумент приведите из прочитанного текста, а второй – из Вашего жизненного опыта.  </w:t>
      </w:r>
    </w:p>
    <w:p w:rsidR="00AD2E9F" w:rsidRPr="00361B54" w:rsidRDefault="00AD2E9F" w:rsidP="00E50663">
      <w:pPr>
        <w:rPr>
          <w:rFonts w:ascii="Times New Roman" w:hAnsi="Times New Roman" w:cs="Times New Roman"/>
          <w:b/>
          <w:bCs/>
          <w:color w:val="984806"/>
          <w:sz w:val="28"/>
          <w:szCs w:val="28"/>
        </w:rPr>
      </w:pPr>
      <w:r w:rsidRPr="00361B54">
        <w:rPr>
          <w:rFonts w:ascii="Times New Roman" w:hAnsi="Times New Roman" w:cs="Times New Roman"/>
          <w:b/>
          <w:bCs/>
          <w:color w:val="984806"/>
          <w:sz w:val="28"/>
          <w:szCs w:val="28"/>
        </w:rPr>
        <w:t xml:space="preserve">15.2. Сочинение-рассуждение.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Текст Д.Н. Медведева заканчивается словами: «Наши бойцы одержали нравственную победу…» Я думаю, что эти слова  означают то,  что, хотя фактически отряд Творогова погиб, он остался непобеждённым, не сдался врагу, тем самым одержав нравственную победу. Убедимся в этом на примерах из текста.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После неправильного десантирования Саша Творогов решил пробиваться к своим, спасти отряд, чего бы это ему ни стоило. «Бой длился почти сутки… из четырнадцати партизан в живых остались только пятеро: (предложения 22, 24). Но эти пять человек смогли уйти, чтобы продолжить борьбу.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Когда их снова догнали немцы и «ворвались в дом, который им долго не удавалось взять, их добычей были тела трёх убитых партизан».  Саша Творогов погиб, давая возможность спастись двум оставшимся в живых товарищам.</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Хотя фактически отряд Творогова был почти полностью уничтожен, он сумел одержать нравственную победу над врагом, не сдавшись и оставив его ни с чем.</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Артемчук Константин. </w:t>
      </w:r>
    </w:p>
    <w:p w:rsidR="00AD2E9F" w:rsidRPr="00361B54" w:rsidRDefault="00AD2E9F" w:rsidP="00E50663">
      <w:pPr>
        <w:rPr>
          <w:rFonts w:ascii="Times New Roman" w:hAnsi="Times New Roman" w:cs="Times New Roman"/>
          <w:b/>
          <w:bCs/>
          <w:color w:val="984806"/>
          <w:sz w:val="28"/>
          <w:szCs w:val="28"/>
        </w:rPr>
      </w:pPr>
      <w:r w:rsidRPr="00361B54">
        <w:rPr>
          <w:rFonts w:ascii="Times New Roman" w:hAnsi="Times New Roman" w:cs="Times New Roman"/>
          <w:b/>
          <w:bCs/>
          <w:color w:val="984806"/>
          <w:sz w:val="28"/>
          <w:szCs w:val="28"/>
        </w:rPr>
        <w:t xml:space="preserve">15.3. Сочинение-рассуждение. </w:t>
      </w:r>
    </w:p>
    <w:p w:rsidR="00AD2E9F" w:rsidRPr="00361B54" w:rsidRDefault="00AD2E9F" w:rsidP="00E50663">
      <w:pPr>
        <w:rPr>
          <w:rFonts w:ascii="Times New Roman" w:hAnsi="Times New Roman" w:cs="Times New Roman"/>
          <w:b/>
          <w:bCs/>
          <w:color w:val="984806"/>
          <w:sz w:val="28"/>
          <w:szCs w:val="28"/>
        </w:rPr>
      </w:pPr>
      <w:r w:rsidRPr="00361B54">
        <w:rPr>
          <w:rFonts w:ascii="Times New Roman" w:hAnsi="Times New Roman" w:cs="Times New Roman"/>
          <w:b/>
          <w:bCs/>
          <w:color w:val="984806"/>
          <w:sz w:val="28"/>
          <w:szCs w:val="28"/>
        </w:rPr>
        <w:t xml:space="preserve">               </w:t>
      </w:r>
      <w:r>
        <w:rPr>
          <w:rFonts w:ascii="Times New Roman" w:hAnsi="Times New Roman" w:cs="Times New Roman"/>
          <w:b/>
          <w:bCs/>
          <w:color w:val="984806"/>
          <w:sz w:val="28"/>
          <w:szCs w:val="28"/>
        </w:rPr>
        <w:t xml:space="preserve">                      </w:t>
      </w:r>
      <w:r w:rsidRPr="00361B54">
        <w:rPr>
          <w:rFonts w:ascii="Times New Roman" w:hAnsi="Times New Roman" w:cs="Times New Roman"/>
          <w:b/>
          <w:bCs/>
          <w:color w:val="984806"/>
          <w:sz w:val="28"/>
          <w:szCs w:val="28"/>
        </w:rPr>
        <w:t xml:space="preserve">  Что такое истинный героизм?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Истинный героизм – настоящий, настоящий, смелый, доблестный поступок, подвиг, который совершается в короткое время в экстремальных условиях. Приведу примеры, подтверждающие это.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 тексте Д. Медведева показано, как партизаны одержали нравственную победу. Они сохраняли военные тайны до конца под жёстким гнётом гитлеровцев.  Кто-то из бойцов  сумел спастись, а кто-то заплатил самую страшную цену – жизнь.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Я прочитал произведение Н. Чуковского «Паша Пасынков», герой которого принял весь огонь на свой самолёт, чтобы отвлечь врага. Машина сильно пострадала и стала  неуправляемой, начала падать на город. Пасынков, не растерявшись, с уверенностью и решительностью взял контроль над самолётом и посадил его на воду, совершив подвиг.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истинный героизм – это сознательный нравственный выбор. Герой берёт на себя решение исключительной по своим масштабам и трудностям задачу, возлагает на себя большую меру ответственности во имя великой цели спасения людей.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Юрша Александр. </w:t>
      </w:r>
    </w:p>
    <w:p w:rsidR="00AD2E9F" w:rsidRPr="00361B54" w:rsidRDefault="00AD2E9F" w:rsidP="00E50663">
      <w:pPr>
        <w:rPr>
          <w:rFonts w:ascii="Times New Roman" w:hAnsi="Times New Roman" w:cs="Times New Roman"/>
          <w:b/>
          <w:bCs/>
          <w:color w:val="984806"/>
          <w:sz w:val="28"/>
          <w:szCs w:val="28"/>
        </w:rPr>
      </w:pPr>
      <w:r w:rsidRPr="00361B54">
        <w:rPr>
          <w:rFonts w:ascii="Times New Roman" w:hAnsi="Times New Roman" w:cs="Times New Roman"/>
          <w:b/>
          <w:bCs/>
          <w:color w:val="984806"/>
          <w:sz w:val="28"/>
          <w:szCs w:val="28"/>
        </w:rPr>
        <w:t xml:space="preserve">15.3. Сочинение-рассуждение. </w:t>
      </w:r>
    </w:p>
    <w:p w:rsidR="00AD2E9F" w:rsidRPr="00361B54" w:rsidRDefault="00AD2E9F" w:rsidP="00E50663">
      <w:pPr>
        <w:rPr>
          <w:rFonts w:ascii="Times New Roman" w:hAnsi="Times New Roman" w:cs="Times New Roman"/>
          <w:b/>
          <w:bCs/>
          <w:color w:val="984806"/>
          <w:sz w:val="28"/>
          <w:szCs w:val="28"/>
        </w:rPr>
      </w:pPr>
      <w:r w:rsidRPr="00361B54">
        <w:rPr>
          <w:rFonts w:ascii="Times New Roman" w:hAnsi="Times New Roman" w:cs="Times New Roman"/>
          <w:b/>
          <w:bCs/>
          <w:color w:val="984806"/>
          <w:sz w:val="28"/>
          <w:szCs w:val="28"/>
        </w:rPr>
        <w:t xml:space="preserve">              </w:t>
      </w:r>
      <w:r>
        <w:rPr>
          <w:rFonts w:ascii="Times New Roman" w:hAnsi="Times New Roman" w:cs="Times New Roman"/>
          <w:b/>
          <w:bCs/>
          <w:color w:val="984806"/>
          <w:sz w:val="28"/>
          <w:szCs w:val="28"/>
        </w:rPr>
        <w:t xml:space="preserve">                 </w:t>
      </w:r>
      <w:r w:rsidRPr="00361B54">
        <w:rPr>
          <w:rFonts w:ascii="Times New Roman" w:hAnsi="Times New Roman" w:cs="Times New Roman"/>
          <w:b/>
          <w:bCs/>
          <w:color w:val="984806"/>
          <w:sz w:val="28"/>
          <w:szCs w:val="28"/>
        </w:rPr>
        <w:t xml:space="preserve">   Что такое истинный героизм?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Истинный героизм – это отвага, решительность, самопожертвование в критических обстоятельствах. Думаю, что подтвердить сказанное примерами не составит труда,  так как за всё существование людей на свете жило очень много героев.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Например, Саша Творогов. Его подвиг прекрасно описан Д. Медведевым. Из-за чужой ошибки он, заброшенный в стан врага, всё же смог одержать победу, хотя это стоило жизни 12 из 14 бойцов, включая его самого. «Бой длился почти сутки. Свыше пятидесяти гитлеровцев были убиты (предложения 22, 23). Это можно назвать настоящим подвигом.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И среди моих земляков есть герои. Среди них Н.Ф. Кайманов. Ему была поставлена цель удерживать заставу. Сводная группа под его командованием в течение двадцати дней отбила шестьдесят атак, сковывая около себя до 2500 солдат противника, потеряв ранеными и убитыми сего 38 человек. Лишь оказавшись в окружении и поняв, что оборона заставы уже не имеет большого стратегического значения, Кайманов дал приказ на отход. За этот подвиг Ф. Кайманову было присвоено звание Героя Советского Союза. 76 человек из его группы тоже были награждены  орденами и медалями. Моя республика по праву может гордиться этими героями.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Действуя решительно и самоотверженно, эти люди заслужили право называться героями, а их поступки – истинно героическими.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Артемчук Константин.</w:t>
      </w:r>
    </w:p>
    <w:p w:rsidR="00AD2E9F" w:rsidRPr="003363E4" w:rsidRDefault="00AD2E9F" w:rsidP="00E50663">
      <w:pPr>
        <w:pStyle w:val="NoSpacing"/>
        <w:rPr>
          <w:rFonts w:ascii="Times New Roman" w:hAnsi="Times New Roman" w:cs="Times New Roman"/>
          <w:b/>
          <w:bCs/>
          <w:color w:val="984806"/>
          <w:sz w:val="28"/>
          <w:szCs w:val="28"/>
        </w:rPr>
      </w:pPr>
      <w:r w:rsidRPr="003363E4">
        <w:rPr>
          <w:rFonts w:ascii="Times New Roman" w:hAnsi="Times New Roman" w:cs="Times New Roman"/>
          <w:b/>
          <w:bCs/>
          <w:color w:val="984806"/>
          <w:sz w:val="28"/>
          <w:szCs w:val="28"/>
        </w:rPr>
        <w:t xml:space="preserve">Вариант 5. </w:t>
      </w:r>
    </w:p>
    <w:p w:rsidR="00AD2E9F" w:rsidRPr="00EF53B3" w:rsidRDefault="00AD2E9F" w:rsidP="00E50663">
      <w:pPr>
        <w:pStyle w:val="NoSpacing"/>
        <w:rPr>
          <w:rFonts w:ascii="Times New Roman" w:hAnsi="Times New Roman" w:cs="Times New Roman"/>
          <w:sz w:val="24"/>
          <w:szCs w:val="24"/>
        </w:rPr>
      </w:pP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(1)Безветренная, тёплая ночь, на хуторе сон и тишина. (2)Мы идем вдоль низкого, белого под луной заборика, сложенного из плоского дикого камня. (3)Такое чувство, словно и родился я здесь, и прожил здесь жизнь, и теперь возвращаюсь домой. (4)Подходим к большой хате с соломенной крышей, и я стучу в оконную раму: нечего спать, раз мы вернулись. (5)И сейчас же распахивается дощатая дверь. (6)На пороге стоит босой Панченко, ординарец мой, и хрипловатым голосом со сна, зевая, говорит: – (7)Заходите, товарищ лейтенант. (8)Как хорошо вот так ночью вернуться с плацдарма домой! (9)Об этом не думаешь там – это здесь только со всей силой чувствуешь. (10)Мне никогда до войны не приходилось возвращаться домой после долгой разлуки, потому что уезжать надолго не приходилось. (11)В первый раз я уехал из дома в пионерский лагерь, второй раз я уезжал уже на фронт. (12)Но и тот, кто до войны возвращался домой после долгой разлуки, не чувствовал тогда того, что испытываем мы сейчас. (13)Они возвращались соскучившиеся – мы возвращаемся живые. (14)Сидя на подоконниках в тускло освещённой комнате, разведчики смотрят, как мы двое с удовольствием едим сваренную «в мундире» картошку с квашеной капустой, и глаза у них добрые. (15)А в углу стоит широкая деревенская деревянная кровать, и на кровати – белая наволочка, набитая сеном, белая простыня… (16)Многого не понимали до войны люди. (17)Разве в мирное время понимает человек, что такое чистые простыни? (18)За всю войну только в госпитале я спал на простынях, но тогда они не радовали. (19)Я ложусь на своё царское ложе, пахнущее сеном и свежим бельем, и проваливаюсь, как в пух. (20)Как же хорошо, даже чересчур хорошо… лепота!.. (21)Но отчего-то никак не могу заснуть, и едва задрёмываю, как, вздрогнув, просыпаюсь опять. (22)Я просыпаюсь от тишины. (23)Даже во сне я привык прислушиваться к разрыву снарядов, и лезут в голову мысли о ребятах, оставшихся на плацдарме. (24)Зажмурюсь – и опять все это перед глазами: землянка связистов, в которую попала бомба, дорога в лесу и черные высоты, занятые немцами…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98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(25)Нет, я, кажется, не усну. (26) Осторожно ступая, чтоб не разбудить ребят, выхожу во двор. (27)Как тихо! (28)Словно и нет войны на земле. (29)Впереди лунный диск садится за глиняную трубу, только краешек её светится над крышей… (30)И что-то такое древнее, бесконечное, таинственное есть в этом, которое было до нас и после нас будет…  (31)Я сижу на каком-то каменном возвышении и вспоминаю, как в школе сорок пять минут урока были длиннее двух веков. (32)Государства возникали и рушились, и казалось, что время до нас бежало с удивительной быстротой и теперь только оно пошло своим нормальным ходом. (33)Впереди у каждого из нас была, казалось, целая человеческая жизнь, из которой мы только прожили по четырнадцать-пятнадцать лет… (34)Я воюю уже третий год. (35)Неужто и прежде годы были такие длинные? (36)Продрогнув, я встаю с камня, и вместе со мной до половины поднимается из-за крыши луна, превратившаяся в оранжевый шар. (37)В доме, в тепле, я укрываюсь с головой и, подрожав под шинелью, засыпаю… (38)Как много осознаёшь на войне!  (По Г.Я. Бакланову*)  </w:t>
      </w:r>
    </w:p>
    <w:p w:rsidR="00AD2E9F" w:rsidRPr="00EF53B3" w:rsidRDefault="00AD2E9F" w:rsidP="00E50663">
      <w:pPr>
        <w:pStyle w:val="NoSpacing"/>
        <w:rPr>
          <w:rFonts w:ascii="Times New Roman" w:hAnsi="Times New Roman" w:cs="Times New Roman"/>
          <w:sz w:val="24"/>
          <w:szCs w:val="24"/>
        </w:rPr>
      </w:pPr>
      <w:r w:rsidRPr="00EF53B3">
        <w:rPr>
          <w:rFonts w:ascii="Times New Roman" w:hAnsi="Times New Roman" w:cs="Times New Roman"/>
          <w:sz w:val="24"/>
          <w:szCs w:val="24"/>
        </w:rPr>
        <w:t xml:space="preserve">*Бакланов Григорий Яковлевич (1923 — 2009) — прозаик, публицист, писатель-фронтовик. Автор известных произведений о войне («Пядь земли», «Навеки – девятнадцатилетние» и др.). Эти книга о тех, кто не вернулся с войны, о любви, о жизни, о юности, о бессмертии.   </w:t>
      </w:r>
    </w:p>
    <w:p w:rsidR="00AD2E9F" w:rsidRPr="00EF53B3" w:rsidRDefault="00AD2E9F" w:rsidP="00E50663">
      <w:pPr>
        <w:pStyle w:val="NoSpacing"/>
        <w:rPr>
          <w:rFonts w:ascii="Times New Roman" w:hAnsi="Times New Roman" w:cs="Times New Roman"/>
          <w:b/>
          <w:bCs/>
          <w:sz w:val="24"/>
          <w:szCs w:val="24"/>
        </w:rPr>
      </w:pPr>
      <w:r w:rsidRPr="00EF53B3">
        <w:rPr>
          <w:rFonts w:ascii="Times New Roman" w:hAnsi="Times New Roman" w:cs="Times New Roman"/>
          <w:b/>
          <w:bCs/>
          <w:sz w:val="24"/>
          <w:szCs w:val="24"/>
        </w:rPr>
        <w:t xml:space="preserve">15.2  </w:t>
      </w:r>
    </w:p>
    <w:p w:rsidR="00AD2E9F" w:rsidRPr="00EF53B3" w:rsidRDefault="00AD2E9F" w:rsidP="00E50663">
      <w:pPr>
        <w:pStyle w:val="NoSpacing"/>
        <w:rPr>
          <w:rFonts w:ascii="Times New Roman" w:hAnsi="Times New Roman" w:cs="Times New Roman"/>
          <w:b/>
          <w:bCs/>
          <w:sz w:val="24"/>
          <w:szCs w:val="24"/>
        </w:rPr>
      </w:pPr>
      <w:r w:rsidRPr="00EF53B3">
        <w:rPr>
          <w:rFonts w:ascii="Times New Roman" w:hAnsi="Times New Roman" w:cs="Times New Roman"/>
          <w:b/>
          <w:bCs/>
          <w:sz w:val="24"/>
          <w:szCs w:val="24"/>
        </w:rPr>
        <w:t xml:space="preserve">Напишите сочинение-рассуждение. Объясните, как Вы понимаете смысл финала текста: «Как много осознаёшь на войне!» </w:t>
      </w:r>
      <w:r w:rsidRPr="00EF53B3">
        <w:rPr>
          <w:rFonts w:ascii="Times New Roman" w:hAnsi="Times New Roman" w:cs="Times New Roman"/>
          <w:sz w:val="24"/>
          <w:szCs w:val="24"/>
        </w:rPr>
        <w:t>Приведите в сочинении два аргумента из прочитанного текста, подтверждающих Ваши рассуждения. Приводя примеры, указывайте номера нужных предложений или применяйте цитирование.</w:t>
      </w:r>
      <w:r w:rsidRPr="00EF53B3">
        <w:rPr>
          <w:rFonts w:ascii="Times New Roman" w:hAnsi="Times New Roman" w:cs="Times New Roman"/>
          <w:b/>
          <w:bCs/>
          <w:sz w:val="24"/>
          <w:szCs w:val="24"/>
        </w:rPr>
        <w:t xml:space="preserve"> </w:t>
      </w:r>
    </w:p>
    <w:p w:rsidR="00AD2E9F" w:rsidRPr="00EF53B3" w:rsidRDefault="00AD2E9F" w:rsidP="00E50663">
      <w:pPr>
        <w:pStyle w:val="NoSpacing"/>
        <w:rPr>
          <w:rFonts w:ascii="Times New Roman" w:hAnsi="Times New Roman" w:cs="Times New Roman"/>
          <w:b/>
          <w:bCs/>
          <w:sz w:val="24"/>
          <w:szCs w:val="24"/>
        </w:rPr>
      </w:pPr>
      <w:r w:rsidRPr="00EF53B3">
        <w:rPr>
          <w:rFonts w:ascii="Times New Roman" w:hAnsi="Times New Roman" w:cs="Times New Roman"/>
          <w:b/>
          <w:bCs/>
          <w:sz w:val="24"/>
          <w:szCs w:val="24"/>
        </w:rPr>
        <w:t xml:space="preserve">15.3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b/>
          <w:bCs/>
          <w:sz w:val="24"/>
          <w:szCs w:val="24"/>
        </w:rPr>
        <w:t xml:space="preserve">Как Вы понимаете значение слова ВОЙНА? Сформулируйте и прокомментируйте данное Вами определение. Напишите сочинение-рассуждение на тему: «Что такое война», </w:t>
      </w:r>
      <w:r w:rsidRPr="00EF53B3">
        <w:rPr>
          <w:rFonts w:ascii="Times New Roman" w:hAnsi="Times New Roman" w:cs="Times New Roman"/>
          <w:sz w:val="24"/>
          <w:szCs w:val="24"/>
        </w:rPr>
        <w:t xml:space="preserve">взяв в качестве тезиса данное Вами определение. Аргументируя свой тезис, приведите 2 (два) примера-аргумента, подтверждающих Ваши рассуждения: один пример-аргумент приведите из прочитанного текста, а второй – из Вашего жизненного опыта.  </w:t>
      </w:r>
    </w:p>
    <w:p w:rsidR="00AD2E9F" w:rsidRPr="00361B54" w:rsidRDefault="00AD2E9F" w:rsidP="00E50663">
      <w:pPr>
        <w:pStyle w:val="NoSpacing"/>
        <w:rPr>
          <w:rFonts w:ascii="Times New Roman" w:hAnsi="Times New Roman" w:cs="Times New Roman"/>
          <w:b/>
          <w:bCs/>
          <w:color w:val="984806"/>
          <w:sz w:val="28"/>
          <w:szCs w:val="28"/>
        </w:rPr>
      </w:pPr>
      <w:r w:rsidRPr="00361B54">
        <w:rPr>
          <w:rFonts w:ascii="Times New Roman" w:hAnsi="Times New Roman" w:cs="Times New Roman"/>
          <w:b/>
          <w:bCs/>
          <w:color w:val="984806"/>
          <w:sz w:val="28"/>
          <w:szCs w:val="28"/>
        </w:rPr>
        <w:t xml:space="preserve">15.2   Сочинение-рассуждение. </w:t>
      </w:r>
    </w:p>
    <w:p w:rsidR="00AD2E9F" w:rsidRPr="00EF53B3" w:rsidRDefault="00AD2E9F" w:rsidP="00E50663">
      <w:pPr>
        <w:pStyle w:val="NoSpacing"/>
        <w:rPr>
          <w:rFonts w:ascii="Times New Roman" w:hAnsi="Times New Roman" w:cs="Times New Roman"/>
          <w:b/>
          <w:bCs/>
          <w:sz w:val="24"/>
          <w:szCs w:val="24"/>
        </w:rPr>
      </w:pP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«Как много осознаёшь на войне!» - такими словами заканчивает текст Г. Бакланов. Я думаю, что смысл этой фразы состоит в том, что в мирное время, которое становится привычным, перестаёшь ценить мелочи, потому что считаешь их неотъемлемой частью жизни,  а на войне, когда ты лишён всего, возможно по-настоящему оценить всю прелесть жизни.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 в тексте Бакланова герой-рассказчик по-настоящему начинает ценить вещи, которые раньше не замечал, потому что они казались чем-то, что «само собой разумеется».  В первую очередь, пожалуй, начинаешь ценить сам факт того, что ты живой, не мёртвый, не без вести пропавший, а живой (предложения 6-13)!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Ещё, пожалуй, ценишь всю еду, которую только имеешь. Если раньше ты мог воротить нос от картошки, то на войне и сушёный хлеб – деликатес. Как и чистые простыни, в которых, кажется, нет ничего необычного, покажутся тебе райским наслаждением в столь суровые времена ( предложения 14-19).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я думаю, что стоит ценить каждую секунду мирной и спокойной жизни, ведь были времена, когда люди могли о таком только мечтать. Хотя война – это именно то, что должно позволить нам понять, что наша жизнь драгоценна, ведь миллионы людей отдали за наше будущее свои жизни.  (185 слов).</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Кракулева Маргарита. </w:t>
      </w:r>
    </w:p>
    <w:p w:rsidR="00AD2E9F" w:rsidRPr="00361B54" w:rsidRDefault="00AD2E9F" w:rsidP="00E50663">
      <w:pPr>
        <w:rPr>
          <w:rFonts w:ascii="Times New Roman" w:hAnsi="Times New Roman" w:cs="Times New Roman"/>
          <w:b/>
          <w:bCs/>
          <w:color w:val="984806"/>
          <w:sz w:val="28"/>
          <w:szCs w:val="28"/>
        </w:rPr>
      </w:pPr>
      <w:r w:rsidRPr="00361B54">
        <w:rPr>
          <w:rFonts w:ascii="Times New Roman" w:hAnsi="Times New Roman" w:cs="Times New Roman"/>
          <w:b/>
          <w:bCs/>
          <w:color w:val="984806"/>
          <w:sz w:val="28"/>
          <w:szCs w:val="28"/>
        </w:rPr>
        <w:t xml:space="preserve">15.3. Сочинение-рассуждение. </w:t>
      </w:r>
    </w:p>
    <w:p w:rsidR="00AD2E9F" w:rsidRPr="00361B54" w:rsidRDefault="00AD2E9F" w:rsidP="00E50663">
      <w:pPr>
        <w:rPr>
          <w:rFonts w:ascii="Times New Roman" w:hAnsi="Times New Roman" w:cs="Times New Roman"/>
          <w:b/>
          <w:bCs/>
          <w:color w:val="984806"/>
          <w:sz w:val="28"/>
          <w:szCs w:val="28"/>
        </w:rPr>
      </w:pPr>
      <w:r w:rsidRPr="00361B54">
        <w:rPr>
          <w:rFonts w:ascii="Times New Roman" w:hAnsi="Times New Roman" w:cs="Times New Roman"/>
          <w:b/>
          <w:bCs/>
          <w:color w:val="984806"/>
          <w:sz w:val="28"/>
          <w:szCs w:val="28"/>
        </w:rPr>
        <w:t xml:space="preserve">                    </w:t>
      </w:r>
      <w:r>
        <w:rPr>
          <w:rFonts w:ascii="Times New Roman" w:hAnsi="Times New Roman" w:cs="Times New Roman"/>
          <w:b/>
          <w:bCs/>
          <w:color w:val="984806"/>
          <w:sz w:val="28"/>
          <w:szCs w:val="28"/>
        </w:rPr>
        <w:t xml:space="preserve">                         </w:t>
      </w:r>
      <w:r w:rsidRPr="00361B54">
        <w:rPr>
          <w:rFonts w:ascii="Times New Roman" w:hAnsi="Times New Roman" w:cs="Times New Roman"/>
          <w:b/>
          <w:bCs/>
          <w:color w:val="984806"/>
          <w:sz w:val="28"/>
          <w:szCs w:val="28"/>
        </w:rPr>
        <w:t xml:space="preserve"> Что такое война?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Война – это организованная вооружённая борьба между государствами, народами или социальными группами, классами, партиями. Такое определение дано этому понятию в словаре, но здесь ничего не сказано о том, что это отвратительная, бессмысленная, хладнокровная и особо жестокая трата сил, времени и людских жизней.</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В тексте Г. Бакланова война является очень важным уроком в жизни людей, большинства людей, хотя были и те, кто эту войну начал. Разве не жестоко утолять свою страсть к мировому господству людскими жизнями? Да разве вообще такие желание должны существовать? В данном тексте описан очень важный урок, преподанный людям войной: надо ценить и уважать всё, что имеешь, - от родных люде о мирной обстановки вокруг (предложения 10-24, 36-38).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И всё же я считаю, что нельзя оправдать воюющие стороны, ведь ради победы приходилось жертвовать людьми, убивать их. А ведь даже животные не убивают друг друга просто так!  Ради выживания и равновесия в мире, но никак не ради удовольствия и тщеславия!  Я росла с домашними любимцами, и, когда я была маленькой, моя собака была выше меня и капала слюнями мне на лоб, а мама злилась и тащила меня к раковине. Мои наблюдения за животными привели к тому, что я стала лучше понимать их порядки и привычки. Например,  нарушать собачью границу очень опасно, если ты не отличаешься особой силой, а у кошек особые границы сохраняются реже. Лишь у бродячих, так как за каждую кроху еды ведётся борьба. Пожалуй, все повадки зверей основаны на естественном отборе, а у людей? В нашем мире, к сожалению, есть те, кто убивает с наслаждением. Разве это не страшно?  Например, я больше боюсь людей, чем животных. </w:t>
      </w:r>
    </w:p>
    <w:p w:rsidR="00AD2E9F" w:rsidRPr="00EF53B3"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Есть исторический факт, который меня очень смущает. Война  в Афганистане была начата по решению четырёх лиц. Четыре человека подписали смертный приговор тысячам людей! Справедливо, ничего не скажешь… И мы считаемся разумнейшими существами на планете?. Остаётся только верить в то, что горький опыт надолго научит людей тому, что бессмысленные войны не приведут ни к чему, кроме хаоса. </w:t>
      </w:r>
    </w:p>
    <w:p w:rsidR="00AD2E9F" w:rsidRDefault="00AD2E9F" w:rsidP="00E50663">
      <w:pPr>
        <w:rPr>
          <w:rFonts w:ascii="Times New Roman" w:hAnsi="Times New Roman" w:cs="Times New Roman"/>
          <w:sz w:val="24"/>
          <w:szCs w:val="24"/>
        </w:rPr>
      </w:pPr>
      <w:r w:rsidRPr="00EF53B3">
        <w:rPr>
          <w:rFonts w:ascii="Times New Roman" w:hAnsi="Times New Roman" w:cs="Times New Roman"/>
          <w:sz w:val="24"/>
          <w:szCs w:val="24"/>
        </w:rPr>
        <w:t xml:space="preserve">           Таким образом,  я считаю, что война – это событие, которое нельзя оправдать никакими словами, но даже на горьких и печальных ошибках надо учиться, чтобы подобное не повторилось никогда. (341 слово).</w:t>
      </w:r>
      <w:r>
        <w:rPr>
          <w:rFonts w:ascii="Times New Roman" w:hAnsi="Times New Roman" w:cs="Times New Roman"/>
          <w:sz w:val="24"/>
          <w:szCs w:val="24"/>
        </w:rPr>
        <w:t xml:space="preserve"> </w:t>
      </w:r>
      <w:r w:rsidRPr="00EF53B3">
        <w:rPr>
          <w:rFonts w:ascii="Times New Roman" w:hAnsi="Times New Roman" w:cs="Times New Roman"/>
          <w:sz w:val="24"/>
          <w:szCs w:val="24"/>
        </w:rPr>
        <w:t xml:space="preserve">                                                                        Кракулева Маргарита. </w:t>
      </w:r>
    </w:p>
    <w:p w:rsidR="00AD2E9F" w:rsidRPr="00462295" w:rsidRDefault="00AD2E9F" w:rsidP="00E50663">
      <w:pPr>
        <w:rPr>
          <w:rFonts w:ascii="Times New Roman" w:hAnsi="Times New Roman" w:cs="Times New Roman"/>
          <w:b/>
          <w:bCs/>
          <w:color w:val="984806"/>
          <w:sz w:val="28"/>
          <w:szCs w:val="28"/>
        </w:rPr>
      </w:pPr>
      <w:r w:rsidRPr="00462295">
        <w:rPr>
          <w:rFonts w:ascii="Times New Roman" w:hAnsi="Times New Roman" w:cs="Times New Roman"/>
          <w:b/>
          <w:bCs/>
          <w:color w:val="984806"/>
          <w:sz w:val="28"/>
          <w:szCs w:val="28"/>
        </w:rPr>
        <w:t xml:space="preserve">                                        Словарь этических понятий </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75"/>
        <w:gridCol w:w="2959"/>
        <w:gridCol w:w="3129"/>
      </w:tblGrid>
      <w:tr w:rsidR="00AD2E9F" w:rsidRPr="00101555">
        <w:tc>
          <w:tcPr>
            <w:tcW w:w="3858" w:type="dxa"/>
          </w:tcPr>
          <w:p w:rsidR="00AD2E9F" w:rsidRPr="00101555" w:rsidRDefault="00AD2E9F" w:rsidP="00101555">
            <w:pPr>
              <w:spacing w:after="0" w:line="240" w:lineRule="auto"/>
            </w:pPr>
            <w:r w:rsidRPr="00101555">
              <w:t>БЛАГОРОДСТВО - моральное качество, характеризующее поступки людей с т. зр. возвышенных мотивов, к-рыми они продиктованы. Оно включает целый ряд более частных положительных качеств (самоотверженность, верность высоким идеалам, мужество, великодушие и др.).</w:t>
            </w:r>
          </w:p>
        </w:tc>
        <w:tc>
          <w:tcPr>
            <w:tcW w:w="3168" w:type="dxa"/>
          </w:tcPr>
          <w:p w:rsidR="00AD2E9F" w:rsidRPr="00101555" w:rsidRDefault="00AD2E9F" w:rsidP="00101555">
            <w:pPr>
              <w:spacing w:after="0" w:line="240" w:lineRule="auto"/>
            </w:pPr>
            <w:r w:rsidRPr="00101555">
              <w:t>ЛЮБОВЬ - интимное и глубокое чувство, устремленное на др. личность, человеческую общность или идею. Л. включает в себя порыв и волю к постоянству. Л. возникает как самое выражение глубин личности; ее нельзя принудительно ни вызвать, ни преодолеть.  </w:t>
            </w:r>
          </w:p>
        </w:tc>
        <w:tc>
          <w:tcPr>
            <w:tcW w:w="3288" w:type="dxa"/>
          </w:tcPr>
          <w:p w:rsidR="00AD2E9F" w:rsidRPr="00101555" w:rsidRDefault="00AD2E9F" w:rsidP="00101555">
            <w:pPr>
              <w:spacing w:after="0" w:line="240" w:lineRule="auto"/>
            </w:pPr>
            <w:r w:rsidRPr="00101555">
              <w:t xml:space="preserve">СМЕЛОСТЬ - моральное качество, характеризующее способность человека преодолевать в себе чувство страха, неуверенности в успехе, опасения перед трудностями и неблагоприятными для него последствиями. </w:t>
            </w:r>
          </w:p>
        </w:tc>
      </w:tr>
      <w:tr w:rsidR="00AD2E9F" w:rsidRPr="00101555">
        <w:tc>
          <w:tcPr>
            <w:tcW w:w="3858" w:type="dxa"/>
          </w:tcPr>
          <w:p w:rsidR="00AD2E9F" w:rsidRPr="00101555" w:rsidRDefault="00AD2E9F" w:rsidP="00101555">
            <w:pPr>
              <w:spacing w:after="0" w:line="240" w:lineRule="auto"/>
            </w:pPr>
            <w:r w:rsidRPr="00101555">
              <w:t>БЛАГОДАРНОСТЬ  - чувства обязанности, уважения и любви к другому человеку (в частности, выраженные в соответствующих действиях) за оказанное им благодеяние.</w:t>
            </w:r>
          </w:p>
          <w:p w:rsidR="00AD2E9F" w:rsidRPr="00101555" w:rsidRDefault="00AD2E9F" w:rsidP="00101555">
            <w:pPr>
              <w:spacing w:after="0" w:line="240" w:lineRule="auto"/>
            </w:pPr>
          </w:p>
        </w:tc>
        <w:tc>
          <w:tcPr>
            <w:tcW w:w="3168" w:type="dxa"/>
          </w:tcPr>
          <w:p w:rsidR="00AD2E9F" w:rsidRPr="00101555" w:rsidRDefault="00AD2E9F" w:rsidP="00101555">
            <w:pPr>
              <w:spacing w:after="0" w:line="240" w:lineRule="auto"/>
            </w:pPr>
            <w:r w:rsidRPr="00101555">
              <w:t>МУЖЕСТВО - моральное качество, характеризующее поведение и моральный облик человека, к-рому присущи смелость, стойкость, выдержка,  чувство собственного достоинства. Выражается в способности человека действовать решительно в опасной и сложной обстановке.</w:t>
            </w:r>
          </w:p>
        </w:tc>
        <w:tc>
          <w:tcPr>
            <w:tcW w:w="3288" w:type="dxa"/>
          </w:tcPr>
          <w:p w:rsidR="00AD2E9F" w:rsidRPr="00101555" w:rsidRDefault="00AD2E9F" w:rsidP="00101555">
            <w:pPr>
              <w:spacing w:after="0" w:line="240" w:lineRule="auto"/>
            </w:pPr>
            <w:r w:rsidRPr="00101555">
              <w:t>САМООЦЕНКА - нравственная оценка своих собственных поступков, моральных качеств, убеждений, мотивов; одно из проявлений нравственного самосознания и совести личности. </w:t>
            </w:r>
          </w:p>
        </w:tc>
      </w:tr>
      <w:tr w:rsidR="00AD2E9F" w:rsidRPr="00101555">
        <w:tc>
          <w:tcPr>
            <w:tcW w:w="3858" w:type="dxa"/>
          </w:tcPr>
          <w:p w:rsidR="00AD2E9F" w:rsidRPr="00101555" w:rsidRDefault="00AD2E9F" w:rsidP="00101555">
            <w:pPr>
              <w:shd w:val="clear" w:color="auto" w:fill="FFFFFF"/>
              <w:spacing w:after="0" w:line="240" w:lineRule="auto"/>
            </w:pPr>
            <w:r w:rsidRPr="00101555">
              <w:t>ВЗАИМОПОМОЩЬ - отношения между людьми в коллективе, возникающие в условиях общности интересов и целей, когда объединение усилий и одновременно разделение функций предполагают взаимную поддержку индивидуальных усилий каждого.</w:t>
            </w:r>
          </w:p>
        </w:tc>
        <w:tc>
          <w:tcPr>
            <w:tcW w:w="3168" w:type="dxa"/>
            <w:shd w:val="clear" w:color="auto" w:fill="F2DBDB"/>
          </w:tcPr>
          <w:tbl>
            <w:tblPr>
              <w:tblW w:w="0" w:type="auto"/>
              <w:tblCellSpacing w:w="0" w:type="dxa"/>
              <w:tblCellMar>
                <w:left w:w="0" w:type="dxa"/>
                <w:right w:w="0" w:type="dxa"/>
              </w:tblCellMar>
              <w:tblLook w:val="00A0"/>
            </w:tblPr>
            <w:tblGrid>
              <w:gridCol w:w="949"/>
              <w:gridCol w:w="1794"/>
            </w:tblGrid>
            <w:tr w:rsidR="00AD2E9F" w:rsidRPr="00101555">
              <w:trPr>
                <w:tblCellSpacing w:w="0" w:type="dxa"/>
              </w:trPr>
              <w:tc>
                <w:tcPr>
                  <w:tcW w:w="1031" w:type="dxa"/>
                  <w:shd w:val="clear" w:color="auto" w:fill="FABF8F"/>
                </w:tcPr>
                <w:p w:rsidR="00AD2E9F" w:rsidRPr="00101555" w:rsidRDefault="00AD2E9F" w:rsidP="00E50663">
                  <w:pPr>
                    <w:shd w:val="clear" w:color="auto" w:fill="FFFFFF"/>
                  </w:pPr>
                  <w:r w:rsidRPr="00101555">
                    <w:t> Надежда</w:t>
                  </w:r>
                </w:p>
              </w:tc>
              <w:tc>
                <w:tcPr>
                  <w:tcW w:w="2475" w:type="dxa"/>
                  <w:shd w:val="clear" w:color="auto" w:fill="FABF8F"/>
                  <w:vAlign w:val="center"/>
                </w:tcPr>
                <w:p w:rsidR="00AD2E9F" w:rsidRPr="00101555" w:rsidRDefault="00AD2E9F" w:rsidP="00E50663">
                  <w:pPr>
                    <w:shd w:val="clear" w:color="auto" w:fill="FFFFFF"/>
                  </w:pPr>
                  <w:r w:rsidRPr="00101555">
                    <w:t>ожидание блага, осуществления желаемого.</w:t>
                  </w:r>
                </w:p>
              </w:tc>
            </w:tr>
          </w:tbl>
          <w:p w:rsidR="00AD2E9F" w:rsidRPr="00101555" w:rsidRDefault="00AD2E9F" w:rsidP="00101555">
            <w:pPr>
              <w:shd w:val="clear" w:color="auto" w:fill="FFFFFF"/>
              <w:spacing w:after="0" w:line="240" w:lineRule="auto"/>
            </w:pPr>
          </w:p>
        </w:tc>
        <w:tc>
          <w:tcPr>
            <w:tcW w:w="3288" w:type="dxa"/>
            <w:shd w:val="clear" w:color="auto" w:fill="F2DBDB"/>
          </w:tcPr>
          <w:tbl>
            <w:tblPr>
              <w:tblW w:w="0" w:type="auto"/>
              <w:tblCellSpacing w:w="0" w:type="dxa"/>
              <w:tblCellMar>
                <w:left w:w="0" w:type="dxa"/>
                <w:right w:w="0" w:type="dxa"/>
              </w:tblCellMar>
              <w:tblLook w:val="00A0"/>
            </w:tblPr>
            <w:tblGrid>
              <w:gridCol w:w="881"/>
              <w:gridCol w:w="2032"/>
            </w:tblGrid>
            <w:tr w:rsidR="00AD2E9F" w:rsidRPr="00101555">
              <w:trPr>
                <w:tblCellSpacing w:w="0" w:type="dxa"/>
              </w:trPr>
              <w:tc>
                <w:tcPr>
                  <w:tcW w:w="1896" w:type="dxa"/>
                  <w:shd w:val="clear" w:color="auto" w:fill="FABF8F"/>
                </w:tcPr>
                <w:p w:rsidR="00AD2E9F" w:rsidRPr="00101555" w:rsidRDefault="00AD2E9F" w:rsidP="00E50663">
                  <w:pPr>
                    <w:shd w:val="clear" w:color="auto" w:fill="FFFFFF"/>
                  </w:pPr>
                  <w:r w:rsidRPr="00101555">
                    <w:t>Совесть</w:t>
                  </w:r>
                </w:p>
              </w:tc>
              <w:tc>
                <w:tcPr>
                  <w:tcW w:w="5952" w:type="dxa"/>
                  <w:shd w:val="clear" w:color="auto" w:fill="FABF8F"/>
                  <w:vAlign w:val="center"/>
                </w:tcPr>
                <w:p w:rsidR="00AD2E9F" w:rsidRPr="00101555" w:rsidRDefault="00AD2E9F" w:rsidP="00E50663">
                  <w:pPr>
                    <w:shd w:val="clear" w:color="auto" w:fill="FFFFFF"/>
                  </w:pPr>
                  <w:r w:rsidRPr="00101555">
                    <w:t>способность человека критически оценивать свои поступки, мысли, желания, осознавать и переживать несоответствие должному как собственное совершенство.</w:t>
                  </w:r>
                </w:p>
              </w:tc>
            </w:tr>
          </w:tbl>
          <w:p w:rsidR="00AD2E9F" w:rsidRPr="00101555" w:rsidRDefault="00AD2E9F" w:rsidP="00101555">
            <w:pPr>
              <w:shd w:val="clear" w:color="auto" w:fill="FFFFFF"/>
              <w:spacing w:after="0" w:line="240" w:lineRule="auto"/>
            </w:pPr>
          </w:p>
        </w:tc>
      </w:tr>
      <w:tr w:rsidR="00AD2E9F" w:rsidRPr="00101555">
        <w:tc>
          <w:tcPr>
            <w:tcW w:w="3858" w:type="dxa"/>
          </w:tcPr>
          <w:p w:rsidR="00AD2E9F" w:rsidRPr="00101555" w:rsidRDefault="00AD2E9F" w:rsidP="00101555">
            <w:pPr>
              <w:shd w:val="clear" w:color="auto" w:fill="FFFFFF"/>
              <w:spacing w:after="0" w:line="240" w:lineRule="auto"/>
            </w:pPr>
            <w:r w:rsidRPr="00101555">
              <w:t>ВЫСОКОМЕРИЕ</w:t>
            </w:r>
          </w:p>
          <w:p w:rsidR="00AD2E9F" w:rsidRPr="00101555" w:rsidRDefault="00AD2E9F" w:rsidP="00101555">
            <w:pPr>
              <w:shd w:val="clear" w:color="auto" w:fill="FFFFFF"/>
              <w:spacing w:after="0" w:line="240" w:lineRule="auto"/>
            </w:pPr>
            <w:r w:rsidRPr="00101555">
              <w:t>отрицательное моральное качество, характеризующее неуважительно-презрительное, надменное отношение к др. людям, связанное с преувеличением своих собственных достоинств</w:t>
            </w:r>
          </w:p>
        </w:tc>
        <w:tc>
          <w:tcPr>
            <w:tcW w:w="3168" w:type="dxa"/>
            <w:shd w:val="clear" w:color="auto" w:fill="F2DBDB"/>
          </w:tcPr>
          <w:p w:rsidR="00AD2E9F" w:rsidRPr="00101555" w:rsidRDefault="00AD2E9F" w:rsidP="00101555">
            <w:pPr>
              <w:shd w:val="clear" w:color="auto" w:fill="FFFFFF"/>
              <w:spacing w:after="0" w:line="240" w:lineRule="auto"/>
            </w:pPr>
            <w:r w:rsidRPr="00101555">
              <w:t>ОБЩЕНИЕ - одна из форм человеческого взаимодействия, без которой люди не могут нормально жить, обмениваться опытом, трудовыми и бытовыми навыками, не контактируя друг с другом и не влияя друг на друга. </w:t>
            </w:r>
          </w:p>
        </w:tc>
        <w:tc>
          <w:tcPr>
            <w:tcW w:w="3288" w:type="dxa"/>
            <w:shd w:val="clear" w:color="auto" w:fill="F2DBDB"/>
          </w:tcPr>
          <w:tbl>
            <w:tblPr>
              <w:tblW w:w="0" w:type="auto"/>
              <w:tblCellSpacing w:w="0" w:type="dxa"/>
              <w:tblCellMar>
                <w:left w:w="0" w:type="dxa"/>
                <w:right w:w="0" w:type="dxa"/>
              </w:tblCellMar>
              <w:tblLook w:val="00A0"/>
            </w:tblPr>
            <w:tblGrid>
              <w:gridCol w:w="679"/>
              <w:gridCol w:w="2234"/>
            </w:tblGrid>
            <w:tr w:rsidR="00AD2E9F" w:rsidRPr="00101555">
              <w:trPr>
                <w:tblCellSpacing w:w="0" w:type="dxa"/>
              </w:trPr>
              <w:tc>
                <w:tcPr>
                  <w:tcW w:w="1896" w:type="dxa"/>
                  <w:shd w:val="clear" w:color="auto" w:fill="FFFFFF"/>
                </w:tcPr>
                <w:p w:rsidR="00AD2E9F" w:rsidRPr="00101555" w:rsidRDefault="00AD2E9F" w:rsidP="00E50663">
                  <w:pPr>
                    <w:shd w:val="clear" w:color="auto" w:fill="FFFFFF"/>
                  </w:pPr>
                  <w:r w:rsidRPr="00101555">
                    <w:t>Страх</w:t>
                  </w:r>
                </w:p>
              </w:tc>
              <w:tc>
                <w:tcPr>
                  <w:tcW w:w="5952" w:type="dxa"/>
                  <w:shd w:val="clear" w:color="auto" w:fill="FFFFFF"/>
                  <w:vAlign w:val="center"/>
                </w:tcPr>
                <w:p w:rsidR="00AD2E9F" w:rsidRPr="00101555" w:rsidRDefault="00AD2E9F" w:rsidP="00E50663">
                  <w:pPr>
                    <w:shd w:val="clear" w:color="auto" w:fill="FFFFFF"/>
                  </w:pPr>
                  <w:r w:rsidRPr="00101555">
                    <w:t>негативная эмоция, обусловленная внешней или внутренней угрозой положению человека, его здоровью и жизни; ожидание возможного будущего зла, боязнь непредвиденного.</w:t>
                  </w:r>
                </w:p>
              </w:tc>
            </w:tr>
          </w:tbl>
          <w:p w:rsidR="00AD2E9F" w:rsidRPr="00101555" w:rsidRDefault="00AD2E9F" w:rsidP="00101555">
            <w:pPr>
              <w:shd w:val="clear" w:color="auto" w:fill="FFFFFF"/>
              <w:spacing w:after="0" w:line="240" w:lineRule="auto"/>
            </w:pPr>
          </w:p>
        </w:tc>
      </w:tr>
      <w:tr w:rsidR="00AD2E9F" w:rsidRPr="00101555">
        <w:tc>
          <w:tcPr>
            <w:tcW w:w="3858" w:type="dxa"/>
            <w:shd w:val="clear" w:color="auto" w:fill="FABF8F"/>
          </w:tcPr>
          <w:p w:rsidR="00AD2E9F" w:rsidRPr="00101555" w:rsidRDefault="00AD2E9F" w:rsidP="00101555">
            <w:pPr>
              <w:shd w:val="clear" w:color="auto" w:fill="FFFFFF"/>
              <w:spacing w:after="0" w:line="240" w:lineRule="auto"/>
            </w:pPr>
            <w:r w:rsidRPr="00101555">
              <w:t>ГЕРОИЗМ - особая форма человеческого поведения, к-рая в нравственном отношении представляет собой подвиг. Герой берет на себя решение исключительной по своим масштабам и трудностям задачи, возлагает на себя большую меру ответственности и обязанностей, преодолевает в связи с этим особые препятствия.</w:t>
            </w:r>
          </w:p>
        </w:tc>
        <w:tc>
          <w:tcPr>
            <w:tcW w:w="3168" w:type="dxa"/>
            <w:shd w:val="clear" w:color="auto" w:fill="FABF8F"/>
          </w:tcPr>
          <w:p w:rsidR="00AD2E9F" w:rsidRPr="00101555" w:rsidRDefault="00AD2E9F" w:rsidP="00101555">
            <w:pPr>
              <w:shd w:val="clear" w:color="auto" w:fill="FFFFFF"/>
              <w:spacing w:after="0" w:line="240" w:lineRule="auto"/>
            </w:pPr>
            <w:r w:rsidRPr="00101555">
              <w:t xml:space="preserve">Отзывчивость - это способность принимать, понимать и поддерживать человека независимо от его сути, стиля жизни и характера.  Отзывчивый человек- это человек, который быстро, легко отзывающийся на чужие нужды, просьбы, всегда готовый помочь другому. </w:t>
            </w:r>
          </w:p>
        </w:tc>
        <w:tc>
          <w:tcPr>
            <w:tcW w:w="3288" w:type="dxa"/>
            <w:shd w:val="clear" w:color="auto" w:fill="FBD4B4"/>
          </w:tcPr>
          <w:tbl>
            <w:tblPr>
              <w:tblW w:w="0" w:type="auto"/>
              <w:tblCellSpacing w:w="0" w:type="dxa"/>
              <w:tblCellMar>
                <w:left w:w="0" w:type="dxa"/>
                <w:right w:w="0" w:type="dxa"/>
              </w:tblCellMar>
              <w:tblLook w:val="00A0"/>
            </w:tblPr>
            <w:tblGrid>
              <w:gridCol w:w="834"/>
              <w:gridCol w:w="2079"/>
            </w:tblGrid>
            <w:tr w:rsidR="00AD2E9F" w:rsidRPr="00101555">
              <w:trPr>
                <w:tblCellSpacing w:w="0" w:type="dxa"/>
              </w:trPr>
              <w:tc>
                <w:tcPr>
                  <w:tcW w:w="1896" w:type="dxa"/>
                  <w:shd w:val="clear" w:color="auto" w:fill="FFFFFF"/>
                </w:tcPr>
                <w:p w:rsidR="00AD2E9F" w:rsidRPr="00101555" w:rsidRDefault="00AD2E9F" w:rsidP="00E50663">
                  <w:pPr>
                    <w:shd w:val="clear" w:color="auto" w:fill="FFFFFF"/>
                  </w:pPr>
                  <w:r w:rsidRPr="00101555">
                    <w:t> Счастье</w:t>
                  </w:r>
                </w:p>
              </w:tc>
              <w:tc>
                <w:tcPr>
                  <w:tcW w:w="5952" w:type="dxa"/>
                  <w:shd w:val="clear" w:color="auto" w:fill="FFFFFF"/>
                  <w:vAlign w:val="center"/>
                </w:tcPr>
                <w:p w:rsidR="00AD2E9F" w:rsidRPr="00101555" w:rsidRDefault="00AD2E9F" w:rsidP="00E50663">
                  <w:pPr>
                    <w:shd w:val="clear" w:color="auto" w:fill="FFFFFF"/>
                  </w:pPr>
                  <w:r w:rsidRPr="00101555">
                    <w:t>понятие, конкретизирующее высшее благо как завершенное, самоценное, самодостаточное состояние жизни; общепризнанная конечная субъективная цель деятельности человека.</w:t>
                  </w:r>
                </w:p>
              </w:tc>
            </w:tr>
          </w:tbl>
          <w:p w:rsidR="00AD2E9F" w:rsidRPr="00101555" w:rsidRDefault="00AD2E9F" w:rsidP="00101555">
            <w:pPr>
              <w:shd w:val="clear" w:color="auto" w:fill="FFFFFF"/>
              <w:spacing w:after="0" w:line="240" w:lineRule="auto"/>
            </w:pPr>
            <w:r w:rsidRPr="00101555">
              <w:t>Счастье заключается в чувстве удовлетворенности тем, как в целом складывается жизнь.</w:t>
            </w:r>
          </w:p>
        </w:tc>
      </w:tr>
      <w:tr w:rsidR="00AD2E9F" w:rsidRPr="00101555">
        <w:tc>
          <w:tcPr>
            <w:tcW w:w="3858" w:type="dxa"/>
            <w:shd w:val="clear" w:color="auto" w:fill="FABF8F"/>
          </w:tcPr>
          <w:p w:rsidR="00AD2E9F" w:rsidRPr="00101555" w:rsidRDefault="00AD2E9F" w:rsidP="00101555">
            <w:pPr>
              <w:shd w:val="clear" w:color="auto" w:fill="FFFFFF"/>
              <w:spacing w:after="0" w:line="240" w:lineRule="auto"/>
            </w:pPr>
            <w:r w:rsidRPr="00101555">
              <w:t xml:space="preserve">ГОРДОСТЬ - </w:t>
            </w:r>
          </w:p>
          <w:tbl>
            <w:tblPr>
              <w:tblW w:w="0" w:type="auto"/>
              <w:tblCellSpacing w:w="0" w:type="dxa"/>
              <w:tblCellMar>
                <w:left w:w="0" w:type="dxa"/>
                <w:right w:w="0" w:type="dxa"/>
              </w:tblCellMar>
              <w:tblLook w:val="00A0"/>
            </w:tblPr>
            <w:tblGrid>
              <w:gridCol w:w="463"/>
              <w:gridCol w:w="2696"/>
            </w:tblGrid>
            <w:tr w:rsidR="00AD2E9F" w:rsidRPr="00101555">
              <w:trPr>
                <w:tblCellSpacing w:w="0" w:type="dxa"/>
              </w:trPr>
              <w:tc>
                <w:tcPr>
                  <w:tcW w:w="1896" w:type="dxa"/>
                  <w:shd w:val="clear" w:color="auto" w:fill="FABF8F"/>
                </w:tcPr>
                <w:p w:rsidR="00AD2E9F" w:rsidRPr="00101555" w:rsidRDefault="00AD2E9F" w:rsidP="00E50663">
                  <w:pPr>
                    <w:shd w:val="clear" w:color="auto" w:fill="FFFFFF"/>
                  </w:pPr>
                  <w:r w:rsidRPr="00101555">
                    <w:t> </w:t>
                  </w:r>
                </w:p>
              </w:tc>
              <w:tc>
                <w:tcPr>
                  <w:tcW w:w="5952" w:type="dxa"/>
                  <w:shd w:val="clear" w:color="auto" w:fill="FABF8F"/>
                  <w:vAlign w:val="center"/>
                </w:tcPr>
                <w:p w:rsidR="00AD2E9F" w:rsidRPr="00101555" w:rsidRDefault="00AD2E9F" w:rsidP="00E50663">
                  <w:pPr>
                    <w:shd w:val="clear" w:color="auto" w:fill="FFFFFF"/>
                  </w:pPr>
                  <w:r w:rsidRPr="00101555">
                    <w:t>чрезвычайно высокая оценка человеком собственных достоинств. Может трактоваться и как добродетель и как порок. </w:t>
                  </w:r>
                </w:p>
              </w:tc>
            </w:tr>
          </w:tbl>
          <w:p w:rsidR="00AD2E9F" w:rsidRPr="00101555" w:rsidRDefault="00AD2E9F" w:rsidP="00101555">
            <w:pPr>
              <w:shd w:val="clear" w:color="auto" w:fill="FFFFFF"/>
              <w:spacing w:after="0" w:line="240" w:lineRule="auto"/>
            </w:pPr>
            <w:r w:rsidRPr="00101555">
              <w:t xml:space="preserve"> </w:t>
            </w:r>
          </w:p>
        </w:tc>
        <w:tc>
          <w:tcPr>
            <w:tcW w:w="3168" w:type="dxa"/>
            <w:shd w:val="clear" w:color="auto" w:fill="FABF8F"/>
          </w:tcPr>
          <w:p w:rsidR="00AD2E9F" w:rsidRPr="00101555" w:rsidRDefault="00AD2E9F" w:rsidP="00101555">
            <w:pPr>
              <w:shd w:val="clear" w:color="auto" w:fill="FFFFFF"/>
              <w:spacing w:after="0" w:line="240" w:lineRule="auto"/>
            </w:pPr>
            <w:r w:rsidRPr="00101555">
              <w:t>Память сердца. Обыкновенно принято считать память свойством ума, но  самая твердая память есть память сердца. То, что мы сохраняем в сердце, не испаряется, не теряется никогда, оно остается вечно живо. То, что мы любили в прошлом, оставляет неизгладимое впечатление в нашем сердце и уж забыться не может.</w:t>
            </w:r>
          </w:p>
        </w:tc>
        <w:tc>
          <w:tcPr>
            <w:tcW w:w="3288" w:type="dxa"/>
            <w:shd w:val="clear" w:color="auto" w:fill="FABF8F"/>
          </w:tcPr>
          <w:p w:rsidR="00AD2E9F" w:rsidRPr="00101555" w:rsidRDefault="00AD2E9F" w:rsidP="00101555">
            <w:pPr>
              <w:shd w:val="clear" w:color="auto" w:fill="FFFFFF"/>
              <w:spacing w:after="0" w:line="240" w:lineRule="auto"/>
            </w:pPr>
            <w:r w:rsidRPr="00101555">
              <w:t>САМОВОСПИТАНИЕ</w:t>
            </w:r>
          </w:p>
          <w:p w:rsidR="00AD2E9F" w:rsidRPr="00101555" w:rsidRDefault="00AD2E9F" w:rsidP="00101555">
            <w:pPr>
              <w:shd w:val="clear" w:color="auto" w:fill="FFFFFF"/>
              <w:spacing w:after="0" w:line="240" w:lineRule="auto"/>
            </w:pPr>
            <w:r w:rsidRPr="00101555">
              <w:t>одна из составных частей самоконтроля личности. Состоит в том, что человек целенаправленно развивает в себе способность моральной деятельности, формирует свое нравственное сознание, совершенствует положительные качества и преодолевает отрицательные. </w:t>
            </w:r>
          </w:p>
        </w:tc>
      </w:tr>
      <w:tr w:rsidR="00AD2E9F" w:rsidRPr="00101555">
        <w:tc>
          <w:tcPr>
            <w:tcW w:w="3858" w:type="dxa"/>
          </w:tcPr>
          <w:p w:rsidR="00AD2E9F" w:rsidRPr="00101555" w:rsidRDefault="00AD2E9F" w:rsidP="00101555">
            <w:pPr>
              <w:shd w:val="clear" w:color="auto" w:fill="FFFFFF"/>
              <w:spacing w:after="0" w:line="240" w:lineRule="auto"/>
            </w:pPr>
            <w:r w:rsidRPr="00101555">
              <w:t>Дружба – близкие отношения, основанные на взаимном доверии, привязанности, общности интересов; дружба всегда считалась одной из основных добродетелей, выражающейся во взаимной привязанности и духовной общности людей.</w:t>
            </w:r>
          </w:p>
        </w:tc>
        <w:tc>
          <w:tcPr>
            <w:tcW w:w="3168" w:type="dxa"/>
            <w:shd w:val="clear" w:color="auto" w:fill="FABF8F"/>
          </w:tcPr>
          <w:p w:rsidR="00AD2E9F" w:rsidRPr="00101555" w:rsidRDefault="00AD2E9F" w:rsidP="00101555">
            <w:pPr>
              <w:shd w:val="clear" w:color="auto" w:fill="FFFFFF"/>
              <w:spacing w:after="0" w:line="240" w:lineRule="auto"/>
            </w:pPr>
            <w:r w:rsidRPr="00101555">
              <w:t>Память -  способность помнить, не забывать прошлого; свойство души хранить, помнить сознанье о былом.  Философы вслед за поэтом Батюшковым различают «память рассудка» и «память сердца». Память сердца – это достигшее глубины души впечатления о том, как мы действительно увидели что-то в мире сами. «Того не приобресть, что сердцем не дано»,- писал другой поэт, ЕБаратынский.</w:t>
            </w:r>
          </w:p>
        </w:tc>
        <w:tc>
          <w:tcPr>
            <w:tcW w:w="3288" w:type="dxa"/>
            <w:shd w:val="clear" w:color="auto" w:fill="FABF8F"/>
          </w:tcPr>
          <w:p w:rsidR="00AD2E9F" w:rsidRPr="00101555" w:rsidRDefault="00AD2E9F" w:rsidP="00101555">
            <w:pPr>
              <w:shd w:val="clear" w:color="auto" w:fill="FFFFFF"/>
              <w:spacing w:after="0" w:line="240" w:lineRule="auto"/>
            </w:pPr>
            <w:r w:rsidRPr="00101555">
              <w:t>СКУПОСТЬ</w:t>
            </w:r>
          </w:p>
          <w:p w:rsidR="00AD2E9F" w:rsidRPr="00101555" w:rsidRDefault="00AD2E9F" w:rsidP="00101555">
            <w:pPr>
              <w:shd w:val="clear" w:color="auto" w:fill="FFFFFF"/>
              <w:spacing w:after="0" w:line="240" w:lineRule="auto"/>
            </w:pPr>
            <w:r w:rsidRPr="00101555">
              <w:t>моральное качество, характеризующее особое отношение к предмету собственности, когда он рассматривается как сокровище, его сохранение становится самоцелью, ради к-рой приносятся в жертву интересы и потребности человека (свои собственные и др. людей). </w:t>
            </w:r>
          </w:p>
        </w:tc>
      </w:tr>
      <w:tr w:rsidR="00AD2E9F" w:rsidRPr="00101555">
        <w:tc>
          <w:tcPr>
            <w:tcW w:w="3858" w:type="dxa"/>
          </w:tcPr>
          <w:p w:rsidR="00AD2E9F" w:rsidRPr="00101555" w:rsidRDefault="00AD2E9F" w:rsidP="00101555">
            <w:pPr>
              <w:shd w:val="clear" w:color="auto" w:fill="FFFFFF"/>
              <w:spacing w:after="0" w:line="240" w:lineRule="auto"/>
            </w:pPr>
            <w:r w:rsidRPr="00101555">
              <w:t>Долг  - общественная необходимость, выраженная в нравственных требованиях. Категория Д. тесно связана с др. понятиями, характеризующими моральную деятельность личности, такими, как ответственность, самосознание, совесть, мотив. </w:t>
            </w:r>
          </w:p>
        </w:tc>
        <w:tc>
          <w:tcPr>
            <w:tcW w:w="3168" w:type="dxa"/>
            <w:shd w:val="clear" w:color="auto" w:fill="FABF8F"/>
          </w:tcPr>
          <w:p w:rsidR="00AD2E9F" w:rsidRPr="00101555" w:rsidRDefault="00AD2E9F" w:rsidP="00101555">
            <w:pPr>
              <w:shd w:val="clear" w:color="auto" w:fill="FFFFFF"/>
              <w:spacing w:after="0" w:line="240" w:lineRule="auto"/>
            </w:pPr>
            <w:r w:rsidRPr="00101555">
              <w:t>ПОДВИГ - акт героизма, поступок, требующий от человека предельного напряжения воли и сил, связанный с преодолением необычайных трудностей, общественно полезный результат к-рого превосходит по своим масштабам результаты обычных действий. </w:t>
            </w:r>
          </w:p>
        </w:tc>
        <w:tc>
          <w:tcPr>
            <w:tcW w:w="3288" w:type="dxa"/>
            <w:shd w:val="clear" w:color="auto" w:fill="FABF8F"/>
          </w:tcPr>
          <w:p w:rsidR="00AD2E9F" w:rsidRPr="00101555" w:rsidRDefault="00AD2E9F" w:rsidP="00101555">
            <w:pPr>
              <w:shd w:val="clear" w:color="auto" w:fill="FFFFFF"/>
              <w:spacing w:after="0" w:line="240" w:lineRule="auto"/>
            </w:pPr>
            <w:r w:rsidRPr="00101555">
              <w:t xml:space="preserve">Совесть – способность личности самостоятельно формулировать нравственные обязанности и реализовывать нравственный самоконтроль, требовать от себя их выполнения и производить оценку совершаемых ею поступков; одно из выражений нравственного самосознания личности. </w:t>
            </w:r>
          </w:p>
          <w:p w:rsidR="00AD2E9F" w:rsidRPr="00101555" w:rsidRDefault="00AD2E9F" w:rsidP="00101555">
            <w:pPr>
              <w:shd w:val="clear" w:color="auto" w:fill="FFFFFF"/>
              <w:spacing w:after="0" w:line="240" w:lineRule="auto"/>
            </w:pPr>
          </w:p>
        </w:tc>
      </w:tr>
      <w:tr w:rsidR="00AD2E9F" w:rsidRPr="00101555">
        <w:tc>
          <w:tcPr>
            <w:tcW w:w="3858" w:type="dxa"/>
          </w:tcPr>
          <w:p w:rsidR="00AD2E9F" w:rsidRPr="00101555" w:rsidRDefault="00AD2E9F" w:rsidP="00101555">
            <w:pPr>
              <w:shd w:val="clear" w:color="auto" w:fill="FFFFFF"/>
              <w:spacing w:after="0" w:line="240" w:lineRule="auto"/>
            </w:pPr>
            <w:r w:rsidRPr="00101555">
              <w:t>ДОБРО -одно из наиболее общих понятий морального. Д является наиболее обобщенной формой разграничения и противопоставления нравственного и безнравственного, имеющего положительное и отрицательное моральное значение. </w:t>
            </w:r>
          </w:p>
        </w:tc>
        <w:tc>
          <w:tcPr>
            <w:tcW w:w="3168" w:type="dxa"/>
            <w:shd w:val="clear" w:color="auto" w:fill="FABF8F"/>
          </w:tcPr>
          <w:p w:rsidR="00AD2E9F" w:rsidRPr="00101555" w:rsidRDefault="00AD2E9F" w:rsidP="00101555">
            <w:pPr>
              <w:shd w:val="clear" w:color="auto" w:fill="FFFFFF"/>
              <w:spacing w:after="0" w:line="240" w:lineRule="auto"/>
            </w:pPr>
            <w:r w:rsidRPr="00101555">
              <w:t>Талант - это одаренность, выдающиеся способности человека в какой-то области. Считается, что талант - это только врожденные способности, дар, который нельзя приобрести. На самом деле это не так. От рождения человек обладает только задатками многих талантов, но какие именно он будет развивать свои способности, зависит от его выбора и предпочтений.</w:t>
            </w:r>
          </w:p>
        </w:tc>
        <w:tc>
          <w:tcPr>
            <w:tcW w:w="3288" w:type="dxa"/>
            <w:shd w:val="clear" w:color="auto" w:fill="FABF8F"/>
          </w:tcPr>
          <w:p w:rsidR="00AD2E9F" w:rsidRPr="00101555" w:rsidRDefault="00AD2E9F" w:rsidP="00101555">
            <w:pPr>
              <w:shd w:val="clear" w:color="auto" w:fill="FFFFFF"/>
              <w:spacing w:after="0" w:line="240" w:lineRule="auto"/>
            </w:pPr>
            <w:r w:rsidRPr="00101555">
              <w:t>Толпа - скопление людей, лишенных ясно осознаваемой общности целей, но связанных между собой сходством эмоционального состояния. Термин имеет особое значение при исследовании юности. Здесь он обозначает большую, слабо организованную группу, которая может дать подростку ощущение идентичности, основанное на стереотипе группы.</w:t>
            </w:r>
          </w:p>
        </w:tc>
      </w:tr>
      <w:tr w:rsidR="00AD2E9F" w:rsidRPr="00101555">
        <w:tc>
          <w:tcPr>
            <w:tcW w:w="3858" w:type="dxa"/>
          </w:tcPr>
          <w:p w:rsidR="00AD2E9F" w:rsidRPr="00101555" w:rsidRDefault="00AD2E9F" w:rsidP="00101555">
            <w:pPr>
              <w:shd w:val="clear" w:color="auto" w:fill="FFFFFF"/>
              <w:spacing w:after="0" w:line="240" w:lineRule="auto"/>
            </w:pPr>
            <w:r w:rsidRPr="00101555">
              <w:t>ДОВЕРИЕ -</w:t>
            </w:r>
          </w:p>
          <w:p w:rsidR="00AD2E9F" w:rsidRPr="00101555" w:rsidRDefault="00AD2E9F" w:rsidP="00101555">
            <w:pPr>
              <w:shd w:val="clear" w:color="auto" w:fill="FFFFFF"/>
              <w:spacing w:after="0" w:line="240" w:lineRule="auto"/>
            </w:pPr>
            <w:r w:rsidRPr="00101555">
              <w:t xml:space="preserve">отношение к действиям др. лица и к нему самому, к-рое основывается на убежденности в его правоте, верности, добросовестности, честности </w:t>
            </w:r>
          </w:p>
        </w:tc>
        <w:tc>
          <w:tcPr>
            <w:tcW w:w="3168" w:type="dxa"/>
            <w:shd w:val="clear" w:color="auto" w:fill="FABF8F"/>
          </w:tcPr>
          <w:p w:rsidR="00AD2E9F" w:rsidRPr="00101555" w:rsidRDefault="00AD2E9F" w:rsidP="00101555">
            <w:pPr>
              <w:shd w:val="clear" w:color="auto" w:fill="FFFFFF"/>
              <w:spacing w:after="0" w:line="240" w:lineRule="auto"/>
            </w:pPr>
            <w:r w:rsidRPr="00101555">
              <w:t>ТРАДИЦИЯ - разновидность обычая, отличающаяся усилиями людей сохранить неизменными унаследованные от предыдущих поколений формы поведения. Для Т. характерны: бережное отношение к сложившемуся ранее укладу жизни как к культурному наследству.</w:t>
            </w:r>
          </w:p>
        </w:tc>
        <w:tc>
          <w:tcPr>
            <w:tcW w:w="3288" w:type="dxa"/>
            <w:shd w:val="clear" w:color="auto" w:fill="FABF8F"/>
          </w:tcPr>
          <w:p w:rsidR="00AD2E9F" w:rsidRPr="00101555" w:rsidRDefault="00AD2E9F" w:rsidP="00101555">
            <w:pPr>
              <w:shd w:val="clear" w:color="auto" w:fill="FFFFFF"/>
              <w:spacing w:after="0" w:line="240" w:lineRule="auto"/>
            </w:pPr>
            <w:r w:rsidRPr="00101555">
              <w:t>ТРУСОСТЬ - одно из выражений малодушия; отрицательное  моральное качество, характеризующее поведение человека, к-рый оказывается не в состоянии совершить поступки, соответствующие моральным требованиям, из-за неспособности преодолеть страх. </w:t>
            </w:r>
          </w:p>
        </w:tc>
      </w:tr>
      <w:tr w:rsidR="00AD2E9F" w:rsidRPr="00101555">
        <w:tc>
          <w:tcPr>
            <w:tcW w:w="3858" w:type="dxa"/>
          </w:tcPr>
          <w:p w:rsidR="00AD2E9F" w:rsidRPr="00101555" w:rsidRDefault="00AD2E9F" w:rsidP="00101555">
            <w:pPr>
              <w:shd w:val="clear" w:color="auto" w:fill="FFFFFF"/>
              <w:spacing w:after="0" w:line="240" w:lineRule="auto"/>
            </w:pPr>
            <w:r w:rsidRPr="00101555">
              <w:t xml:space="preserve">Дом - место, где живут люди, объединенные общими интересами, условиями существования.  Свое жильё, а также семья, люди, живущие вместе. Символизирует центр мира, замкнутость и защиту. Домом называется также и все родство человека. Род, фамилия, поколения. </w:t>
            </w:r>
          </w:p>
        </w:tc>
        <w:tc>
          <w:tcPr>
            <w:tcW w:w="3168" w:type="dxa"/>
            <w:shd w:val="clear" w:color="auto" w:fill="FABF8F"/>
          </w:tcPr>
          <w:p w:rsidR="00AD2E9F" w:rsidRPr="00101555" w:rsidRDefault="00AD2E9F" w:rsidP="00101555">
            <w:pPr>
              <w:shd w:val="clear" w:color="auto" w:fill="FFFFFF"/>
              <w:spacing w:after="0" w:line="240" w:lineRule="auto"/>
            </w:pPr>
            <w:r w:rsidRPr="00101555">
              <w:t>ТЕРПИМОСТЬ</w:t>
            </w:r>
          </w:p>
          <w:p w:rsidR="00AD2E9F" w:rsidRPr="00101555" w:rsidRDefault="00AD2E9F" w:rsidP="00101555">
            <w:pPr>
              <w:shd w:val="clear" w:color="auto" w:fill="FFFFFF"/>
              <w:spacing w:after="0" w:line="240" w:lineRule="auto"/>
            </w:pPr>
            <w:r w:rsidRPr="00101555">
              <w:t>моральное качество, характеризующее отношение к интересам, убеждениям, верованиям др. людей. Выражается в стремлении достичь взаимного понимания и согласования без применения крайних мер давления, преимущественно методами разъяснения и воспитания. </w:t>
            </w:r>
          </w:p>
        </w:tc>
        <w:tc>
          <w:tcPr>
            <w:tcW w:w="3288" w:type="dxa"/>
            <w:shd w:val="clear" w:color="auto" w:fill="FABF8F"/>
          </w:tcPr>
          <w:p w:rsidR="00AD2E9F" w:rsidRPr="00101555" w:rsidRDefault="00AD2E9F" w:rsidP="00101555">
            <w:pPr>
              <w:shd w:val="clear" w:color="auto" w:fill="FFFFFF"/>
              <w:spacing w:after="0" w:line="240" w:lineRule="auto"/>
            </w:pPr>
            <w:r w:rsidRPr="00101555">
              <w:t>УВАЖЕНИЕ -одно из важнейших требований нравственности, подразумевающее такое отношение к людям, в к-ром практически признается достоинство личности. Предполагает: справедливость, равенство прав, доверие к людям, чуткость, вежливость, деликатность, скромность. </w:t>
            </w:r>
          </w:p>
        </w:tc>
      </w:tr>
      <w:tr w:rsidR="00AD2E9F" w:rsidRPr="00101555">
        <w:tc>
          <w:tcPr>
            <w:tcW w:w="3858" w:type="dxa"/>
          </w:tcPr>
          <w:p w:rsidR="00AD2E9F" w:rsidRPr="00101555" w:rsidRDefault="00AD2E9F" w:rsidP="00101555">
            <w:pPr>
              <w:shd w:val="clear" w:color="auto" w:fill="FFFFFF"/>
              <w:spacing w:after="0" w:line="240" w:lineRule="auto"/>
            </w:pPr>
            <w:r w:rsidRPr="00101555">
              <w:t>КУЛЬТУРА ПОВЕДЕНИЯ</w:t>
            </w:r>
          </w:p>
          <w:p w:rsidR="00AD2E9F" w:rsidRPr="00101555" w:rsidRDefault="00AD2E9F" w:rsidP="00101555">
            <w:pPr>
              <w:shd w:val="clear" w:color="auto" w:fill="FFFFFF"/>
              <w:spacing w:after="0" w:line="240" w:lineRule="auto"/>
            </w:pPr>
            <w:r w:rsidRPr="00101555">
              <w:t>совокупность форм повседневного поведения человека (в труде, в быту, в общении с др. людьми), в к-рых находят внешнее выражение моральные и эстетические нормы этого поведения. </w:t>
            </w:r>
          </w:p>
        </w:tc>
        <w:tc>
          <w:tcPr>
            <w:tcW w:w="3168" w:type="dxa"/>
          </w:tcPr>
          <w:p w:rsidR="00AD2E9F" w:rsidRPr="00101555" w:rsidRDefault="00AD2E9F" w:rsidP="00101555">
            <w:pPr>
              <w:shd w:val="clear" w:color="auto" w:fill="FFFFFF"/>
              <w:spacing w:after="0" w:line="240" w:lineRule="auto"/>
            </w:pPr>
            <w:r w:rsidRPr="00101555">
              <w:t xml:space="preserve">СКРОМНОСТЬ - моральное качество, характеризующее личность с т. зр. ее отношения к окружающим и самой себе и проявляющееся в том, что человек не признает за собой никаких исключительных достоинств или особых прав. </w:t>
            </w:r>
          </w:p>
        </w:tc>
        <w:tc>
          <w:tcPr>
            <w:tcW w:w="3288" w:type="dxa"/>
          </w:tcPr>
          <w:p w:rsidR="00AD2E9F" w:rsidRPr="00101555" w:rsidRDefault="00AD2E9F" w:rsidP="00101555">
            <w:pPr>
              <w:shd w:val="clear" w:color="auto" w:fill="FFFFFF"/>
              <w:spacing w:after="0" w:line="240" w:lineRule="auto"/>
            </w:pPr>
            <w:r w:rsidRPr="00101555">
              <w:t xml:space="preserve">Эгоизм - себялюбие, предпочтение своих, личных интересов интересам других, пренебрежение к интересам общества и окружающих.  </w:t>
            </w:r>
          </w:p>
          <w:p w:rsidR="00AD2E9F" w:rsidRPr="00101555" w:rsidRDefault="00AD2E9F" w:rsidP="00101555">
            <w:pPr>
              <w:shd w:val="clear" w:color="auto" w:fill="FFFFFF"/>
              <w:spacing w:after="0" w:line="240" w:lineRule="auto"/>
            </w:pPr>
          </w:p>
        </w:tc>
      </w:tr>
    </w:tbl>
    <w:p w:rsidR="00AD2E9F" w:rsidRPr="00462295" w:rsidRDefault="00AD2E9F" w:rsidP="00E50663">
      <w:pPr>
        <w:shd w:val="clear" w:color="auto" w:fill="FFFFFF"/>
      </w:pPr>
    </w:p>
    <w:p w:rsidR="00AD2E9F" w:rsidRPr="00EF53B3" w:rsidRDefault="00AD2E9F" w:rsidP="00E50663">
      <w:pPr>
        <w:pStyle w:val="NoSpacing"/>
        <w:shd w:val="clear" w:color="auto" w:fill="FFFFFF"/>
        <w:jc w:val="both"/>
        <w:rPr>
          <w:rFonts w:ascii="Times New Roman" w:hAnsi="Times New Roman" w:cs="Times New Roman"/>
          <w:sz w:val="24"/>
          <w:szCs w:val="24"/>
        </w:rPr>
      </w:pPr>
    </w:p>
    <w:p w:rsidR="00AD2E9F" w:rsidRDefault="00AD2E9F"/>
    <w:sectPr w:rsidR="00AD2E9F" w:rsidSect="00D215E9">
      <w:footerReference w:type="default" r:id="rId26"/>
      <w:pgSz w:w="11906" w:h="16838"/>
      <w:pgMar w:top="1134" w:right="850" w:bottom="1134" w:left="1701" w:header="708" w:footer="708" w:gutter="0"/>
      <w:pgBorders w:offsetFrom="page">
        <w:top w:val="doubleWave" w:sz="6" w:space="24" w:color="auto"/>
        <w:left w:val="doubleWave" w:sz="6" w:space="24" w:color="auto"/>
        <w:bottom w:val="doubleWave" w:sz="6" w:space="24" w:color="auto"/>
        <w:right w:val="doubleWave" w:sz="6"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2E9F" w:rsidRDefault="00AD2E9F" w:rsidP="00E50663">
      <w:pPr>
        <w:spacing w:after="0" w:line="240" w:lineRule="auto"/>
      </w:pPr>
      <w:r>
        <w:separator/>
      </w:r>
    </w:p>
  </w:endnote>
  <w:endnote w:type="continuationSeparator" w:id="0">
    <w:p w:rsidR="00AD2E9F" w:rsidRDefault="00AD2E9F" w:rsidP="00E5066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Microsoft Sans Serif">
    <w:panose1 w:val="020B0604020202020204"/>
    <w:charset w:val="CC"/>
    <w:family w:val="swiss"/>
    <w:pitch w:val="variable"/>
    <w:sig w:usb0="61002BDF" w:usb1="80000000" w:usb2="00000008" w:usb3="00000000" w:csb0="000101F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Black">
    <w:panose1 w:val="020B0A04020102020204"/>
    <w:charset w:val="CC"/>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2E9F" w:rsidRDefault="00AD2E9F">
    <w:pPr>
      <w:pStyle w:val="Footer"/>
    </w:pPr>
    <w:fldSimple w:instr=" PAGE   \* MERGEFORMAT ">
      <w:r>
        <w:rPr>
          <w:noProof/>
        </w:rPr>
        <w:t>1</w:t>
      </w:r>
    </w:fldSimple>
  </w:p>
  <w:p w:rsidR="00AD2E9F" w:rsidRDefault="00AD2E9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2E9F" w:rsidRDefault="00AD2E9F" w:rsidP="00E50663">
      <w:pPr>
        <w:spacing w:after="0" w:line="240" w:lineRule="auto"/>
      </w:pPr>
      <w:r>
        <w:separator/>
      </w:r>
    </w:p>
  </w:footnote>
  <w:footnote w:type="continuationSeparator" w:id="0">
    <w:p w:rsidR="00AD2E9F" w:rsidRDefault="00AD2E9F" w:rsidP="00E5066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C24BA0C"/>
    <w:lvl w:ilvl="0">
      <w:numFmt w:val="bullet"/>
      <w:lvlText w:val="*"/>
      <w:lvlJc w:val="left"/>
    </w:lvl>
  </w:abstractNum>
  <w:abstractNum w:abstractNumId="1">
    <w:nsid w:val="040862F9"/>
    <w:multiLevelType w:val="hybridMultilevel"/>
    <w:tmpl w:val="E2A2DDBC"/>
    <w:lvl w:ilvl="0" w:tplc="96FA6B9C">
      <w:start w:val="1"/>
      <w:numFmt w:val="decimal"/>
      <w:lvlText w:val="%1."/>
      <w:lvlJc w:val="left"/>
      <w:pPr>
        <w:ind w:left="786" w:hanging="360"/>
      </w:pPr>
      <w:rPr>
        <w:rFonts w:hint="default"/>
      </w:r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2">
    <w:nsid w:val="257C2EE7"/>
    <w:multiLevelType w:val="hybridMultilevel"/>
    <w:tmpl w:val="753AD80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60710AA5"/>
    <w:multiLevelType w:val="hybridMultilevel"/>
    <w:tmpl w:val="C206E46A"/>
    <w:lvl w:ilvl="0" w:tplc="C5BE8278">
      <w:start w:val="1"/>
      <w:numFmt w:val="decimal"/>
      <w:lvlText w:val="%1."/>
      <w:lvlJc w:val="left"/>
      <w:pPr>
        <w:ind w:left="468" w:hanging="360"/>
      </w:pPr>
      <w:rPr>
        <w:rFonts w:hint="default"/>
      </w:rPr>
    </w:lvl>
    <w:lvl w:ilvl="1" w:tplc="04190019">
      <w:start w:val="1"/>
      <w:numFmt w:val="lowerLetter"/>
      <w:lvlText w:val="%2."/>
      <w:lvlJc w:val="left"/>
      <w:pPr>
        <w:ind w:left="1188" w:hanging="360"/>
      </w:pPr>
    </w:lvl>
    <w:lvl w:ilvl="2" w:tplc="0419001B">
      <w:start w:val="1"/>
      <w:numFmt w:val="lowerRoman"/>
      <w:lvlText w:val="%3."/>
      <w:lvlJc w:val="right"/>
      <w:pPr>
        <w:ind w:left="1908" w:hanging="180"/>
      </w:pPr>
    </w:lvl>
    <w:lvl w:ilvl="3" w:tplc="0419000F">
      <w:start w:val="1"/>
      <w:numFmt w:val="decimal"/>
      <w:lvlText w:val="%4."/>
      <w:lvlJc w:val="left"/>
      <w:pPr>
        <w:ind w:left="2628" w:hanging="360"/>
      </w:pPr>
    </w:lvl>
    <w:lvl w:ilvl="4" w:tplc="04190019">
      <w:start w:val="1"/>
      <w:numFmt w:val="lowerLetter"/>
      <w:lvlText w:val="%5."/>
      <w:lvlJc w:val="left"/>
      <w:pPr>
        <w:ind w:left="3348" w:hanging="360"/>
      </w:pPr>
    </w:lvl>
    <w:lvl w:ilvl="5" w:tplc="0419001B">
      <w:start w:val="1"/>
      <w:numFmt w:val="lowerRoman"/>
      <w:lvlText w:val="%6."/>
      <w:lvlJc w:val="right"/>
      <w:pPr>
        <w:ind w:left="4068" w:hanging="180"/>
      </w:pPr>
    </w:lvl>
    <w:lvl w:ilvl="6" w:tplc="0419000F">
      <w:start w:val="1"/>
      <w:numFmt w:val="decimal"/>
      <w:lvlText w:val="%7."/>
      <w:lvlJc w:val="left"/>
      <w:pPr>
        <w:ind w:left="4788" w:hanging="360"/>
      </w:pPr>
    </w:lvl>
    <w:lvl w:ilvl="7" w:tplc="04190019">
      <w:start w:val="1"/>
      <w:numFmt w:val="lowerLetter"/>
      <w:lvlText w:val="%8."/>
      <w:lvlJc w:val="left"/>
      <w:pPr>
        <w:ind w:left="5508" w:hanging="360"/>
      </w:pPr>
    </w:lvl>
    <w:lvl w:ilvl="8" w:tplc="0419001B">
      <w:start w:val="1"/>
      <w:numFmt w:val="lowerRoman"/>
      <w:lvlText w:val="%9."/>
      <w:lvlJc w:val="right"/>
      <w:pPr>
        <w:ind w:left="6228" w:hanging="180"/>
      </w:pPr>
    </w:lvl>
  </w:abstractNum>
  <w:abstractNum w:abstractNumId="4">
    <w:nsid w:val="6E0338A4"/>
    <w:multiLevelType w:val="hybridMultilevel"/>
    <w:tmpl w:val="4CB2A014"/>
    <w:lvl w:ilvl="0" w:tplc="B7ACBB46">
      <w:start w:val="1"/>
      <w:numFmt w:val="bullet"/>
      <w:lvlText w:val="•"/>
      <w:lvlJc w:val="left"/>
      <w:pPr>
        <w:tabs>
          <w:tab w:val="num" w:pos="720"/>
        </w:tabs>
        <w:ind w:left="720" w:hanging="360"/>
      </w:pPr>
      <w:rPr>
        <w:rFonts w:ascii="Arial" w:hAnsi="Arial" w:cs="Arial" w:hint="default"/>
      </w:rPr>
    </w:lvl>
    <w:lvl w:ilvl="1" w:tplc="FA10E0A0">
      <w:start w:val="1"/>
      <w:numFmt w:val="bullet"/>
      <w:lvlText w:val="•"/>
      <w:lvlJc w:val="left"/>
      <w:pPr>
        <w:tabs>
          <w:tab w:val="num" w:pos="1440"/>
        </w:tabs>
        <w:ind w:left="1440" w:hanging="360"/>
      </w:pPr>
      <w:rPr>
        <w:rFonts w:ascii="Arial" w:hAnsi="Arial" w:cs="Arial" w:hint="default"/>
      </w:rPr>
    </w:lvl>
    <w:lvl w:ilvl="2" w:tplc="DB76FABA">
      <w:start w:val="1"/>
      <w:numFmt w:val="bullet"/>
      <w:lvlText w:val="•"/>
      <w:lvlJc w:val="left"/>
      <w:pPr>
        <w:tabs>
          <w:tab w:val="num" w:pos="2160"/>
        </w:tabs>
        <w:ind w:left="2160" w:hanging="360"/>
      </w:pPr>
      <w:rPr>
        <w:rFonts w:ascii="Arial" w:hAnsi="Arial" w:cs="Arial" w:hint="default"/>
      </w:rPr>
    </w:lvl>
    <w:lvl w:ilvl="3" w:tplc="6DACDB0C">
      <w:start w:val="1"/>
      <w:numFmt w:val="bullet"/>
      <w:lvlText w:val="•"/>
      <w:lvlJc w:val="left"/>
      <w:pPr>
        <w:tabs>
          <w:tab w:val="num" w:pos="2880"/>
        </w:tabs>
        <w:ind w:left="2880" w:hanging="360"/>
      </w:pPr>
      <w:rPr>
        <w:rFonts w:ascii="Arial" w:hAnsi="Arial" w:cs="Arial" w:hint="default"/>
      </w:rPr>
    </w:lvl>
    <w:lvl w:ilvl="4" w:tplc="F3908ABE">
      <w:start w:val="1"/>
      <w:numFmt w:val="bullet"/>
      <w:lvlText w:val="•"/>
      <w:lvlJc w:val="left"/>
      <w:pPr>
        <w:tabs>
          <w:tab w:val="num" w:pos="3600"/>
        </w:tabs>
        <w:ind w:left="3600" w:hanging="360"/>
      </w:pPr>
      <w:rPr>
        <w:rFonts w:ascii="Arial" w:hAnsi="Arial" w:cs="Arial" w:hint="default"/>
      </w:rPr>
    </w:lvl>
    <w:lvl w:ilvl="5" w:tplc="2C1A331C">
      <w:start w:val="1"/>
      <w:numFmt w:val="bullet"/>
      <w:lvlText w:val="•"/>
      <w:lvlJc w:val="left"/>
      <w:pPr>
        <w:tabs>
          <w:tab w:val="num" w:pos="4320"/>
        </w:tabs>
        <w:ind w:left="4320" w:hanging="360"/>
      </w:pPr>
      <w:rPr>
        <w:rFonts w:ascii="Arial" w:hAnsi="Arial" w:cs="Arial" w:hint="default"/>
      </w:rPr>
    </w:lvl>
    <w:lvl w:ilvl="6" w:tplc="2AE86940">
      <w:start w:val="1"/>
      <w:numFmt w:val="bullet"/>
      <w:lvlText w:val="•"/>
      <w:lvlJc w:val="left"/>
      <w:pPr>
        <w:tabs>
          <w:tab w:val="num" w:pos="5040"/>
        </w:tabs>
        <w:ind w:left="5040" w:hanging="360"/>
      </w:pPr>
      <w:rPr>
        <w:rFonts w:ascii="Arial" w:hAnsi="Arial" w:cs="Arial" w:hint="default"/>
      </w:rPr>
    </w:lvl>
    <w:lvl w:ilvl="7" w:tplc="321E382A">
      <w:start w:val="1"/>
      <w:numFmt w:val="bullet"/>
      <w:lvlText w:val="•"/>
      <w:lvlJc w:val="left"/>
      <w:pPr>
        <w:tabs>
          <w:tab w:val="num" w:pos="5760"/>
        </w:tabs>
        <w:ind w:left="5760" w:hanging="360"/>
      </w:pPr>
      <w:rPr>
        <w:rFonts w:ascii="Arial" w:hAnsi="Arial" w:cs="Arial" w:hint="default"/>
      </w:rPr>
    </w:lvl>
    <w:lvl w:ilvl="8" w:tplc="0246700E">
      <w:start w:val="1"/>
      <w:numFmt w:val="bullet"/>
      <w:lvlText w:val="•"/>
      <w:lvlJc w:val="left"/>
      <w:pPr>
        <w:tabs>
          <w:tab w:val="num" w:pos="6480"/>
        </w:tabs>
        <w:ind w:left="6480" w:hanging="360"/>
      </w:pPr>
      <w:rPr>
        <w:rFonts w:ascii="Arial" w:hAnsi="Arial" w:cs="Arial" w:hint="default"/>
      </w:rPr>
    </w:lvl>
  </w:abstractNum>
  <w:num w:numId="1">
    <w:abstractNumId w:val="0"/>
    <w:lvlOverride w:ilvl="0">
      <w:lvl w:ilvl="0">
        <w:numFmt w:val="bullet"/>
        <w:lvlText w:val="*"/>
        <w:legacy w:legacy="1" w:legacySpace="0" w:legacyIndent="224"/>
        <w:lvlJc w:val="left"/>
        <w:rPr>
          <w:rFonts w:ascii="Bookman Old Style" w:hAnsi="Bookman Old Style" w:cs="Bookman Old Style" w:hint="default"/>
        </w:rPr>
      </w:lvl>
    </w:lvlOverride>
  </w:num>
  <w:num w:numId="2">
    <w:abstractNumId w:val="1"/>
  </w:num>
  <w:num w:numId="3">
    <w:abstractNumId w:val="3"/>
  </w:num>
  <w:num w:numId="4">
    <w:abstractNumId w:val="2"/>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7"/>
  <w:displayBackgroundShape/>
  <w:embedSystemFonts/>
  <w:defaultTabStop w:val="708"/>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50663"/>
    <w:rsid w:val="0007670D"/>
    <w:rsid w:val="000D6448"/>
    <w:rsid w:val="00101555"/>
    <w:rsid w:val="00260EBE"/>
    <w:rsid w:val="002F7B12"/>
    <w:rsid w:val="003363E4"/>
    <w:rsid w:val="00361B54"/>
    <w:rsid w:val="003D5DE4"/>
    <w:rsid w:val="00423AE5"/>
    <w:rsid w:val="00462295"/>
    <w:rsid w:val="004E3617"/>
    <w:rsid w:val="006246C2"/>
    <w:rsid w:val="00661CB3"/>
    <w:rsid w:val="007826BA"/>
    <w:rsid w:val="0078451F"/>
    <w:rsid w:val="007A6DCD"/>
    <w:rsid w:val="008002DB"/>
    <w:rsid w:val="0096400A"/>
    <w:rsid w:val="009967C2"/>
    <w:rsid w:val="009B52FB"/>
    <w:rsid w:val="00AD2E9F"/>
    <w:rsid w:val="00AF042C"/>
    <w:rsid w:val="00AF5FCF"/>
    <w:rsid w:val="00B4355E"/>
    <w:rsid w:val="00B858B3"/>
    <w:rsid w:val="00C864D6"/>
    <w:rsid w:val="00CA15FB"/>
    <w:rsid w:val="00D00843"/>
    <w:rsid w:val="00D102F2"/>
    <w:rsid w:val="00D215E9"/>
    <w:rsid w:val="00D43644"/>
    <w:rsid w:val="00DD0FC3"/>
    <w:rsid w:val="00E50663"/>
    <w:rsid w:val="00EF53B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0663"/>
    <w:pPr>
      <w:spacing w:after="200" w:line="276" w:lineRule="auto"/>
    </w:pPr>
    <w:rPr>
      <w:rFonts w:cs="Calibri"/>
      <w:lang w:eastAsia="en-US"/>
    </w:rPr>
  </w:style>
  <w:style w:type="paragraph" w:styleId="Heading1">
    <w:name w:val="heading 1"/>
    <w:basedOn w:val="Normal"/>
    <w:next w:val="Normal"/>
    <w:link w:val="Heading1Char"/>
    <w:uiPriority w:val="99"/>
    <w:qFormat/>
    <w:rsid w:val="00E50663"/>
    <w:pPr>
      <w:keepNext/>
      <w:keepLines/>
      <w:spacing w:before="480" w:after="0"/>
      <w:outlineLvl w:val="0"/>
    </w:pPr>
    <w:rPr>
      <w:rFonts w:ascii="Cambria" w:eastAsia="Times New Roman" w:hAnsi="Cambria" w:cs="Cambria"/>
      <w:b/>
      <w:bCs/>
      <w:color w:val="365F91"/>
      <w:sz w:val="28"/>
      <w:szCs w:val="28"/>
    </w:rPr>
  </w:style>
  <w:style w:type="paragraph" w:styleId="Heading2">
    <w:name w:val="heading 2"/>
    <w:basedOn w:val="Normal"/>
    <w:next w:val="Normal"/>
    <w:link w:val="Heading2Char"/>
    <w:uiPriority w:val="99"/>
    <w:qFormat/>
    <w:rsid w:val="00E50663"/>
    <w:pPr>
      <w:keepNext/>
      <w:keepLines/>
      <w:spacing w:before="200" w:after="0"/>
      <w:outlineLvl w:val="1"/>
    </w:pPr>
    <w:rPr>
      <w:rFonts w:ascii="Cambria" w:eastAsia="Times New Roman" w:hAnsi="Cambria" w:cs="Cambria"/>
      <w:b/>
      <w:bCs/>
      <w:color w:val="4F81BD"/>
      <w:sz w:val="26"/>
      <w:szCs w:val="26"/>
    </w:rPr>
  </w:style>
  <w:style w:type="paragraph" w:styleId="Heading3">
    <w:name w:val="heading 3"/>
    <w:basedOn w:val="Normal"/>
    <w:next w:val="Normal"/>
    <w:link w:val="Heading3Char"/>
    <w:uiPriority w:val="99"/>
    <w:qFormat/>
    <w:rsid w:val="00E50663"/>
    <w:pPr>
      <w:keepNext/>
      <w:keepLines/>
      <w:spacing w:before="200" w:after="0"/>
      <w:outlineLvl w:val="2"/>
    </w:pPr>
    <w:rPr>
      <w:rFonts w:ascii="Cambria" w:eastAsia="Times New Roman" w:hAnsi="Cambria" w:cs="Cambria"/>
      <w:b/>
      <w:bCs/>
      <w:color w:val="4F81BD"/>
    </w:rPr>
  </w:style>
  <w:style w:type="paragraph" w:styleId="Heading4">
    <w:name w:val="heading 4"/>
    <w:basedOn w:val="Normal"/>
    <w:next w:val="Normal"/>
    <w:link w:val="Heading4Char"/>
    <w:uiPriority w:val="99"/>
    <w:qFormat/>
    <w:rsid w:val="00E50663"/>
    <w:pPr>
      <w:keepNext/>
      <w:keepLines/>
      <w:spacing w:before="200" w:after="0"/>
      <w:outlineLvl w:val="3"/>
    </w:pPr>
    <w:rPr>
      <w:rFonts w:ascii="Cambria" w:eastAsia="Times New Roman" w:hAnsi="Cambria" w:cs="Cambria"/>
      <w:b/>
      <w:bCs/>
      <w:i/>
      <w:i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50663"/>
    <w:rPr>
      <w:rFonts w:ascii="Cambria" w:hAnsi="Cambria" w:cs="Cambria"/>
      <w:b/>
      <w:bCs/>
      <w:color w:val="365F91"/>
      <w:sz w:val="28"/>
      <w:szCs w:val="28"/>
    </w:rPr>
  </w:style>
  <w:style w:type="character" w:customStyle="1" w:styleId="Heading2Char">
    <w:name w:val="Heading 2 Char"/>
    <w:basedOn w:val="DefaultParagraphFont"/>
    <w:link w:val="Heading2"/>
    <w:uiPriority w:val="99"/>
    <w:locked/>
    <w:rsid w:val="00E50663"/>
    <w:rPr>
      <w:rFonts w:ascii="Cambria" w:hAnsi="Cambria" w:cs="Cambria"/>
      <w:b/>
      <w:bCs/>
      <w:color w:val="4F81BD"/>
      <w:sz w:val="26"/>
      <w:szCs w:val="26"/>
    </w:rPr>
  </w:style>
  <w:style w:type="character" w:customStyle="1" w:styleId="Heading3Char">
    <w:name w:val="Heading 3 Char"/>
    <w:basedOn w:val="DefaultParagraphFont"/>
    <w:link w:val="Heading3"/>
    <w:uiPriority w:val="99"/>
    <w:locked/>
    <w:rsid w:val="00E50663"/>
    <w:rPr>
      <w:rFonts w:ascii="Cambria" w:hAnsi="Cambria" w:cs="Cambria"/>
      <w:b/>
      <w:bCs/>
      <w:color w:val="4F81BD"/>
    </w:rPr>
  </w:style>
  <w:style w:type="character" w:customStyle="1" w:styleId="Heading4Char">
    <w:name w:val="Heading 4 Char"/>
    <w:basedOn w:val="DefaultParagraphFont"/>
    <w:link w:val="Heading4"/>
    <w:uiPriority w:val="99"/>
    <w:locked/>
    <w:rsid w:val="00E50663"/>
    <w:rPr>
      <w:rFonts w:ascii="Cambria" w:hAnsi="Cambria" w:cs="Cambria"/>
      <w:b/>
      <w:bCs/>
      <w:i/>
      <w:iCs/>
      <w:color w:val="4F81BD"/>
    </w:rPr>
  </w:style>
  <w:style w:type="paragraph" w:styleId="Title">
    <w:name w:val="Title"/>
    <w:basedOn w:val="Normal"/>
    <w:next w:val="Normal"/>
    <w:link w:val="TitleChar"/>
    <w:uiPriority w:val="99"/>
    <w:qFormat/>
    <w:rsid w:val="00E50663"/>
    <w:pPr>
      <w:pBdr>
        <w:bottom w:val="single" w:sz="8" w:space="4" w:color="4F81BD"/>
      </w:pBdr>
      <w:spacing w:after="300" w:line="240" w:lineRule="auto"/>
    </w:pPr>
    <w:rPr>
      <w:rFonts w:ascii="Cambria" w:eastAsia="Times New Roman" w:hAnsi="Cambria" w:cs="Cambria"/>
      <w:color w:val="17365D"/>
      <w:spacing w:val="5"/>
      <w:kern w:val="28"/>
      <w:sz w:val="52"/>
      <w:szCs w:val="52"/>
    </w:rPr>
  </w:style>
  <w:style w:type="character" w:customStyle="1" w:styleId="TitleChar">
    <w:name w:val="Title Char"/>
    <w:basedOn w:val="DefaultParagraphFont"/>
    <w:link w:val="Title"/>
    <w:uiPriority w:val="99"/>
    <w:locked/>
    <w:rsid w:val="00E50663"/>
    <w:rPr>
      <w:rFonts w:ascii="Cambria" w:hAnsi="Cambria" w:cs="Cambria"/>
      <w:color w:val="17365D"/>
      <w:spacing w:val="5"/>
      <w:kern w:val="28"/>
      <w:sz w:val="52"/>
      <w:szCs w:val="52"/>
    </w:rPr>
  </w:style>
  <w:style w:type="character" w:customStyle="1" w:styleId="FontStyle111">
    <w:name w:val="Font Style111"/>
    <w:basedOn w:val="DefaultParagraphFont"/>
    <w:uiPriority w:val="99"/>
    <w:rsid w:val="00E50663"/>
    <w:rPr>
      <w:rFonts w:ascii="Bookman Old Style" w:hAnsi="Bookman Old Style" w:cs="Bookman Old Style"/>
      <w:b/>
      <w:bCs/>
      <w:i/>
      <w:iCs/>
      <w:color w:val="000000"/>
      <w:sz w:val="18"/>
      <w:szCs w:val="18"/>
    </w:rPr>
  </w:style>
  <w:style w:type="paragraph" w:customStyle="1" w:styleId="Style4">
    <w:name w:val="Style4"/>
    <w:basedOn w:val="Normal"/>
    <w:uiPriority w:val="99"/>
    <w:rsid w:val="00E50663"/>
    <w:pPr>
      <w:widowControl w:val="0"/>
      <w:autoSpaceDE w:val="0"/>
      <w:autoSpaceDN w:val="0"/>
      <w:adjustRightInd w:val="0"/>
      <w:spacing w:after="0" w:line="240" w:lineRule="auto"/>
    </w:pPr>
    <w:rPr>
      <w:rFonts w:ascii="Microsoft Sans Serif" w:eastAsia="Times New Roman" w:hAnsi="Microsoft Sans Serif" w:cs="Microsoft Sans Serif"/>
      <w:sz w:val="24"/>
      <w:szCs w:val="24"/>
      <w:lang w:eastAsia="ru-RU"/>
    </w:rPr>
  </w:style>
  <w:style w:type="paragraph" w:customStyle="1" w:styleId="Style5">
    <w:name w:val="Style5"/>
    <w:basedOn w:val="Normal"/>
    <w:uiPriority w:val="99"/>
    <w:rsid w:val="00E50663"/>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lang w:eastAsia="ru-RU"/>
    </w:rPr>
  </w:style>
  <w:style w:type="character" w:customStyle="1" w:styleId="FontStyle143">
    <w:name w:val="Font Style143"/>
    <w:basedOn w:val="DefaultParagraphFont"/>
    <w:uiPriority w:val="99"/>
    <w:rsid w:val="00E50663"/>
    <w:rPr>
      <w:rFonts w:ascii="Bookman Old Style" w:hAnsi="Bookman Old Style" w:cs="Bookman Old Style"/>
      <w:b/>
      <w:bCs/>
      <w:color w:val="000000"/>
      <w:sz w:val="26"/>
      <w:szCs w:val="26"/>
    </w:rPr>
  </w:style>
  <w:style w:type="character" w:customStyle="1" w:styleId="FontStyle142">
    <w:name w:val="Font Style142"/>
    <w:basedOn w:val="DefaultParagraphFont"/>
    <w:uiPriority w:val="99"/>
    <w:rsid w:val="00E50663"/>
    <w:rPr>
      <w:rFonts w:ascii="Bookman Old Style" w:hAnsi="Bookman Old Style" w:cs="Bookman Old Style"/>
      <w:color w:val="000000"/>
      <w:sz w:val="18"/>
      <w:szCs w:val="18"/>
    </w:rPr>
  </w:style>
  <w:style w:type="paragraph" w:customStyle="1" w:styleId="Style13">
    <w:name w:val="Style13"/>
    <w:basedOn w:val="Normal"/>
    <w:uiPriority w:val="99"/>
    <w:rsid w:val="00E50663"/>
    <w:pPr>
      <w:widowControl w:val="0"/>
      <w:autoSpaceDE w:val="0"/>
      <w:autoSpaceDN w:val="0"/>
      <w:adjustRightInd w:val="0"/>
      <w:spacing w:after="0" w:line="262" w:lineRule="exact"/>
      <w:jc w:val="both"/>
    </w:pPr>
    <w:rPr>
      <w:rFonts w:ascii="Microsoft Sans Serif" w:eastAsia="Times New Roman" w:hAnsi="Microsoft Sans Serif" w:cs="Microsoft Sans Serif"/>
      <w:sz w:val="24"/>
      <w:szCs w:val="24"/>
      <w:lang w:eastAsia="ru-RU"/>
    </w:rPr>
  </w:style>
  <w:style w:type="paragraph" w:customStyle="1" w:styleId="Style10">
    <w:name w:val="Style10"/>
    <w:basedOn w:val="Normal"/>
    <w:uiPriority w:val="99"/>
    <w:rsid w:val="00E50663"/>
    <w:pPr>
      <w:widowControl w:val="0"/>
      <w:autoSpaceDE w:val="0"/>
      <w:autoSpaceDN w:val="0"/>
      <w:adjustRightInd w:val="0"/>
      <w:spacing w:after="0" w:line="262" w:lineRule="exact"/>
      <w:jc w:val="both"/>
    </w:pPr>
    <w:rPr>
      <w:rFonts w:ascii="Microsoft Sans Serif" w:eastAsia="Times New Roman" w:hAnsi="Microsoft Sans Serif" w:cs="Microsoft Sans Serif"/>
      <w:sz w:val="24"/>
      <w:szCs w:val="24"/>
      <w:lang w:eastAsia="ru-RU"/>
    </w:rPr>
  </w:style>
  <w:style w:type="paragraph" w:styleId="NoSpacing">
    <w:name w:val="No Spacing"/>
    <w:link w:val="NoSpacingChar"/>
    <w:uiPriority w:val="99"/>
    <w:qFormat/>
    <w:rsid w:val="00E50663"/>
    <w:rPr>
      <w:rFonts w:eastAsia="Times New Roman" w:cs="Calibri"/>
    </w:rPr>
  </w:style>
  <w:style w:type="character" w:styleId="Strong">
    <w:name w:val="Strong"/>
    <w:basedOn w:val="DefaultParagraphFont"/>
    <w:uiPriority w:val="99"/>
    <w:qFormat/>
    <w:rsid w:val="00E50663"/>
    <w:rPr>
      <w:b/>
      <w:bCs/>
    </w:rPr>
  </w:style>
  <w:style w:type="paragraph" w:customStyle="1" w:styleId="Style6">
    <w:name w:val="Style6"/>
    <w:basedOn w:val="Normal"/>
    <w:uiPriority w:val="99"/>
    <w:rsid w:val="00E50663"/>
    <w:pPr>
      <w:widowControl w:val="0"/>
      <w:autoSpaceDE w:val="0"/>
      <w:autoSpaceDN w:val="0"/>
      <w:adjustRightInd w:val="0"/>
      <w:spacing w:after="0" w:line="266" w:lineRule="exact"/>
      <w:ind w:firstLine="288"/>
      <w:jc w:val="both"/>
    </w:pPr>
    <w:rPr>
      <w:rFonts w:ascii="Microsoft Sans Serif" w:eastAsia="Times New Roman" w:hAnsi="Microsoft Sans Serif" w:cs="Microsoft Sans Serif"/>
      <w:sz w:val="24"/>
      <w:szCs w:val="24"/>
      <w:lang w:eastAsia="ru-RU"/>
    </w:rPr>
  </w:style>
  <w:style w:type="paragraph" w:customStyle="1" w:styleId="Style27">
    <w:name w:val="Style27"/>
    <w:basedOn w:val="Normal"/>
    <w:uiPriority w:val="99"/>
    <w:rsid w:val="00E50663"/>
    <w:pPr>
      <w:widowControl w:val="0"/>
      <w:autoSpaceDE w:val="0"/>
      <w:autoSpaceDN w:val="0"/>
      <w:adjustRightInd w:val="0"/>
      <w:spacing w:after="0" w:line="281" w:lineRule="exact"/>
      <w:ind w:firstLine="281"/>
      <w:jc w:val="both"/>
    </w:pPr>
    <w:rPr>
      <w:rFonts w:ascii="Microsoft Sans Serif" w:eastAsia="Times New Roman" w:hAnsi="Microsoft Sans Serif" w:cs="Microsoft Sans Serif"/>
      <w:sz w:val="24"/>
      <w:szCs w:val="24"/>
      <w:lang w:eastAsia="ru-RU"/>
    </w:rPr>
  </w:style>
  <w:style w:type="paragraph" w:customStyle="1" w:styleId="Style3">
    <w:name w:val="Style3"/>
    <w:basedOn w:val="Normal"/>
    <w:uiPriority w:val="99"/>
    <w:rsid w:val="00E50663"/>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lang w:eastAsia="ru-RU"/>
    </w:rPr>
  </w:style>
  <w:style w:type="paragraph" w:customStyle="1" w:styleId="Style12">
    <w:name w:val="Style12"/>
    <w:basedOn w:val="Normal"/>
    <w:uiPriority w:val="99"/>
    <w:rsid w:val="00E50663"/>
    <w:pPr>
      <w:widowControl w:val="0"/>
      <w:autoSpaceDE w:val="0"/>
      <w:autoSpaceDN w:val="0"/>
      <w:adjustRightInd w:val="0"/>
      <w:spacing w:after="0" w:line="266" w:lineRule="exact"/>
      <w:ind w:firstLine="281"/>
      <w:jc w:val="both"/>
    </w:pPr>
    <w:rPr>
      <w:rFonts w:ascii="Microsoft Sans Serif" w:eastAsia="Times New Roman" w:hAnsi="Microsoft Sans Serif" w:cs="Microsoft Sans Serif"/>
      <w:sz w:val="24"/>
      <w:szCs w:val="24"/>
      <w:lang w:eastAsia="ru-RU"/>
    </w:rPr>
  </w:style>
  <w:style w:type="character" w:customStyle="1" w:styleId="FontStyle110">
    <w:name w:val="Font Style110"/>
    <w:basedOn w:val="DefaultParagraphFont"/>
    <w:uiPriority w:val="99"/>
    <w:rsid w:val="00E50663"/>
    <w:rPr>
      <w:rFonts w:ascii="Bookman Old Style" w:hAnsi="Bookman Old Style" w:cs="Bookman Old Style"/>
      <w:i/>
      <w:iCs/>
      <w:color w:val="000000"/>
      <w:sz w:val="18"/>
      <w:szCs w:val="18"/>
    </w:rPr>
  </w:style>
  <w:style w:type="character" w:customStyle="1" w:styleId="FontStyle128">
    <w:name w:val="Font Style128"/>
    <w:basedOn w:val="DefaultParagraphFont"/>
    <w:uiPriority w:val="99"/>
    <w:rsid w:val="00E50663"/>
    <w:rPr>
      <w:rFonts w:ascii="Georgia" w:hAnsi="Georgia" w:cs="Georgia"/>
      <w:i/>
      <w:iCs/>
      <w:color w:val="000000"/>
      <w:sz w:val="24"/>
      <w:szCs w:val="24"/>
    </w:rPr>
  </w:style>
  <w:style w:type="character" w:customStyle="1" w:styleId="FontStyle108">
    <w:name w:val="Font Style108"/>
    <w:basedOn w:val="DefaultParagraphFont"/>
    <w:uiPriority w:val="99"/>
    <w:rsid w:val="00E50663"/>
    <w:rPr>
      <w:rFonts w:ascii="Bookman Old Style" w:hAnsi="Bookman Old Style" w:cs="Bookman Old Style"/>
      <w:b/>
      <w:bCs/>
      <w:color w:val="000000"/>
      <w:sz w:val="18"/>
      <w:szCs w:val="18"/>
    </w:rPr>
  </w:style>
  <w:style w:type="paragraph" w:customStyle="1" w:styleId="Style48">
    <w:name w:val="Style48"/>
    <w:basedOn w:val="Normal"/>
    <w:uiPriority w:val="99"/>
    <w:rsid w:val="00E50663"/>
    <w:pPr>
      <w:widowControl w:val="0"/>
      <w:autoSpaceDE w:val="0"/>
      <w:autoSpaceDN w:val="0"/>
      <w:adjustRightInd w:val="0"/>
      <w:spacing w:after="0" w:line="259" w:lineRule="exact"/>
      <w:jc w:val="both"/>
    </w:pPr>
    <w:rPr>
      <w:rFonts w:ascii="Microsoft Sans Serif" w:eastAsia="Times New Roman" w:hAnsi="Microsoft Sans Serif" w:cs="Microsoft Sans Serif"/>
      <w:sz w:val="24"/>
      <w:szCs w:val="24"/>
      <w:lang w:eastAsia="ru-RU"/>
    </w:rPr>
  </w:style>
  <w:style w:type="paragraph" w:customStyle="1" w:styleId="Style56">
    <w:name w:val="Style56"/>
    <w:basedOn w:val="Normal"/>
    <w:uiPriority w:val="99"/>
    <w:rsid w:val="00E50663"/>
    <w:pPr>
      <w:widowControl w:val="0"/>
      <w:autoSpaceDE w:val="0"/>
      <w:autoSpaceDN w:val="0"/>
      <w:adjustRightInd w:val="0"/>
      <w:spacing w:after="0" w:line="274" w:lineRule="exact"/>
      <w:ind w:firstLine="288"/>
      <w:jc w:val="both"/>
    </w:pPr>
    <w:rPr>
      <w:rFonts w:ascii="Microsoft Sans Serif" w:eastAsia="Times New Roman" w:hAnsi="Microsoft Sans Serif" w:cs="Microsoft Sans Serif"/>
      <w:sz w:val="24"/>
      <w:szCs w:val="24"/>
      <w:lang w:eastAsia="ru-RU"/>
    </w:rPr>
  </w:style>
  <w:style w:type="paragraph" w:customStyle="1" w:styleId="Style30">
    <w:name w:val="Style30"/>
    <w:basedOn w:val="Normal"/>
    <w:uiPriority w:val="99"/>
    <w:rsid w:val="00E50663"/>
    <w:pPr>
      <w:widowControl w:val="0"/>
      <w:autoSpaceDE w:val="0"/>
      <w:autoSpaceDN w:val="0"/>
      <w:adjustRightInd w:val="0"/>
      <w:spacing w:after="0" w:line="240" w:lineRule="auto"/>
      <w:jc w:val="right"/>
    </w:pPr>
    <w:rPr>
      <w:rFonts w:ascii="Microsoft Sans Serif" w:eastAsia="Times New Roman" w:hAnsi="Microsoft Sans Serif" w:cs="Microsoft Sans Serif"/>
      <w:sz w:val="24"/>
      <w:szCs w:val="24"/>
      <w:lang w:eastAsia="ru-RU"/>
    </w:rPr>
  </w:style>
  <w:style w:type="character" w:customStyle="1" w:styleId="FontStyle144">
    <w:name w:val="Font Style144"/>
    <w:basedOn w:val="DefaultParagraphFont"/>
    <w:uiPriority w:val="99"/>
    <w:rsid w:val="00E50663"/>
    <w:rPr>
      <w:rFonts w:ascii="Bookman Old Style" w:hAnsi="Bookman Old Style" w:cs="Bookman Old Style"/>
      <w:smallCaps/>
      <w:color w:val="000000"/>
      <w:sz w:val="18"/>
      <w:szCs w:val="18"/>
    </w:rPr>
  </w:style>
  <w:style w:type="character" w:customStyle="1" w:styleId="apple-converted-space">
    <w:name w:val="apple-converted-space"/>
    <w:basedOn w:val="DefaultParagraphFont"/>
    <w:uiPriority w:val="99"/>
    <w:rsid w:val="00E50663"/>
  </w:style>
  <w:style w:type="paragraph" w:styleId="ListParagraph">
    <w:name w:val="List Paragraph"/>
    <w:basedOn w:val="Normal"/>
    <w:uiPriority w:val="99"/>
    <w:qFormat/>
    <w:rsid w:val="00E50663"/>
    <w:pPr>
      <w:ind w:left="720"/>
    </w:pPr>
  </w:style>
  <w:style w:type="paragraph" w:customStyle="1" w:styleId="Style62">
    <w:name w:val="Style62"/>
    <w:basedOn w:val="Normal"/>
    <w:uiPriority w:val="99"/>
    <w:rsid w:val="00E50663"/>
    <w:pPr>
      <w:widowControl w:val="0"/>
      <w:autoSpaceDE w:val="0"/>
      <w:autoSpaceDN w:val="0"/>
      <w:adjustRightInd w:val="0"/>
      <w:spacing w:after="0" w:line="281" w:lineRule="exact"/>
      <w:ind w:firstLine="295"/>
    </w:pPr>
    <w:rPr>
      <w:rFonts w:ascii="Microsoft Sans Serif" w:eastAsia="Times New Roman" w:hAnsi="Microsoft Sans Serif" w:cs="Microsoft Sans Serif"/>
      <w:sz w:val="24"/>
      <w:szCs w:val="24"/>
      <w:lang w:eastAsia="ru-RU"/>
    </w:rPr>
  </w:style>
  <w:style w:type="paragraph" w:customStyle="1" w:styleId="Style100">
    <w:name w:val="Style100"/>
    <w:basedOn w:val="Normal"/>
    <w:uiPriority w:val="99"/>
    <w:rsid w:val="00E50663"/>
    <w:pPr>
      <w:widowControl w:val="0"/>
      <w:autoSpaceDE w:val="0"/>
      <w:autoSpaceDN w:val="0"/>
      <w:adjustRightInd w:val="0"/>
      <w:spacing w:after="0" w:line="259" w:lineRule="exact"/>
      <w:ind w:firstLine="281"/>
    </w:pPr>
    <w:rPr>
      <w:rFonts w:ascii="Microsoft Sans Serif" w:eastAsia="Times New Roman" w:hAnsi="Microsoft Sans Serif" w:cs="Microsoft Sans Serif"/>
      <w:sz w:val="24"/>
      <w:szCs w:val="24"/>
      <w:lang w:eastAsia="ru-RU"/>
    </w:rPr>
  </w:style>
  <w:style w:type="character" w:customStyle="1" w:styleId="FontStyle154">
    <w:name w:val="Font Style154"/>
    <w:basedOn w:val="DefaultParagraphFont"/>
    <w:uiPriority w:val="99"/>
    <w:rsid w:val="00E50663"/>
    <w:rPr>
      <w:rFonts w:ascii="Microsoft Sans Serif" w:hAnsi="Microsoft Sans Serif" w:cs="Microsoft Sans Serif"/>
      <w:color w:val="000000"/>
      <w:sz w:val="28"/>
      <w:szCs w:val="28"/>
    </w:rPr>
  </w:style>
  <w:style w:type="paragraph" w:customStyle="1" w:styleId="Style50">
    <w:name w:val="Style50"/>
    <w:basedOn w:val="Normal"/>
    <w:uiPriority w:val="99"/>
    <w:rsid w:val="00E50663"/>
    <w:pPr>
      <w:widowControl w:val="0"/>
      <w:autoSpaceDE w:val="0"/>
      <w:autoSpaceDN w:val="0"/>
      <w:adjustRightInd w:val="0"/>
      <w:spacing w:after="0" w:line="418" w:lineRule="exact"/>
      <w:jc w:val="both"/>
    </w:pPr>
    <w:rPr>
      <w:rFonts w:ascii="Microsoft Sans Serif" w:eastAsia="Times New Roman" w:hAnsi="Microsoft Sans Serif" w:cs="Microsoft Sans Serif"/>
      <w:sz w:val="24"/>
      <w:szCs w:val="24"/>
      <w:lang w:eastAsia="ru-RU"/>
    </w:rPr>
  </w:style>
  <w:style w:type="character" w:customStyle="1" w:styleId="NoSpacingChar">
    <w:name w:val="No Spacing Char"/>
    <w:basedOn w:val="DefaultParagraphFont"/>
    <w:link w:val="NoSpacing"/>
    <w:uiPriority w:val="99"/>
    <w:locked/>
    <w:rsid w:val="00E50663"/>
    <w:rPr>
      <w:rFonts w:eastAsia="Times New Roman"/>
      <w:sz w:val="22"/>
      <w:szCs w:val="22"/>
      <w:lang w:val="ru-RU" w:eastAsia="ru-RU"/>
    </w:rPr>
  </w:style>
  <w:style w:type="character" w:customStyle="1" w:styleId="mo">
    <w:name w:val="mo"/>
    <w:basedOn w:val="DefaultParagraphFont"/>
    <w:uiPriority w:val="99"/>
    <w:rsid w:val="00E50663"/>
  </w:style>
  <w:style w:type="paragraph" w:styleId="NormalWeb">
    <w:name w:val="Normal (Web)"/>
    <w:basedOn w:val="Normal"/>
    <w:uiPriority w:val="99"/>
    <w:semiHidden/>
    <w:rsid w:val="00E5066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i">
    <w:name w:val="mi"/>
    <w:basedOn w:val="DefaultParagraphFont"/>
    <w:uiPriority w:val="99"/>
    <w:rsid w:val="00E50663"/>
  </w:style>
  <w:style w:type="paragraph" w:styleId="BalloonText">
    <w:name w:val="Balloon Text"/>
    <w:basedOn w:val="Normal"/>
    <w:link w:val="BalloonTextChar"/>
    <w:uiPriority w:val="99"/>
    <w:semiHidden/>
    <w:rsid w:val="00E5066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50663"/>
    <w:rPr>
      <w:rFonts w:ascii="Tahoma" w:hAnsi="Tahoma" w:cs="Tahoma"/>
      <w:sz w:val="16"/>
      <w:szCs w:val="16"/>
    </w:rPr>
  </w:style>
  <w:style w:type="paragraph" w:styleId="DocumentMap">
    <w:name w:val="Document Map"/>
    <w:basedOn w:val="Normal"/>
    <w:link w:val="DocumentMapChar"/>
    <w:uiPriority w:val="99"/>
    <w:semiHidden/>
    <w:rsid w:val="00E5066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locked/>
    <w:rsid w:val="00E50663"/>
    <w:rPr>
      <w:rFonts w:ascii="Tahoma" w:hAnsi="Tahoma" w:cs="Tahoma"/>
      <w:sz w:val="16"/>
      <w:szCs w:val="16"/>
    </w:rPr>
  </w:style>
  <w:style w:type="paragraph" w:styleId="Header">
    <w:name w:val="header"/>
    <w:basedOn w:val="Normal"/>
    <w:link w:val="HeaderChar"/>
    <w:uiPriority w:val="99"/>
    <w:semiHidden/>
    <w:rsid w:val="00E50663"/>
    <w:pPr>
      <w:tabs>
        <w:tab w:val="center" w:pos="4677"/>
        <w:tab w:val="right" w:pos="9355"/>
      </w:tabs>
      <w:spacing w:after="0" w:line="240" w:lineRule="auto"/>
    </w:pPr>
  </w:style>
  <w:style w:type="character" w:customStyle="1" w:styleId="HeaderChar">
    <w:name w:val="Header Char"/>
    <w:basedOn w:val="DefaultParagraphFont"/>
    <w:link w:val="Header"/>
    <w:uiPriority w:val="99"/>
    <w:semiHidden/>
    <w:locked/>
    <w:rsid w:val="00E50663"/>
  </w:style>
  <w:style w:type="paragraph" w:styleId="Footer">
    <w:name w:val="footer"/>
    <w:basedOn w:val="Normal"/>
    <w:link w:val="FooterChar"/>
    <w:uiPriority w:val="99"/>
    <w:rsid w:val="00E50663"/>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E50663"/>
  </w:style>
  <w:style w:type="table" w:styleId="TableGrid">
    <w:name w:val="Table Grid"/>
    <w:basedOn w:val="TableNormal"/>
    <w:uiPriority w:val="99"/>
    <w:rsid w:val="00E50663"/>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0</TotalTime>
  <Pages>88</Pages>
  <Words>-32766</Words>
  <Characters>-32766</Characters>
  <Application>Microsoft Office Outlook</Application>
  <DocSecurity>0</DocSecurity>
  <Lines>0</Lines>
  <Paragraphs>0</Paragraphs>
  <ScaleCrop>false</ScaleCrop>
  <Company>Гимназия</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ОБЗ-2015</dc:title>
  <dc:subject/>
  <dc:creator>admin</dc:creator>
  <cp:keywords/>
  <dc:description/>
  <cp:lastModifiedBy>26</cp:lastModifiedBy>
  <cp:revision>2</cp:revision>
  <dcterms:created xsi:type="dcterms:W3CDTF">2016-05-11T07:49:00Z</dcterms:created>
  <dcterms:modified xsi:type="dcterms:W3CDTF">2016-05-11T07:49:00Z</dcterms:modified>
</cp:coreProperties>
</file>